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0CF49CAC"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F27B6A">
        <w:rPr>
          <w:rFonts w:ascii="Arial" w:eastAsia="SimSun" w:hAnsi="Arial"/>
          <w:b/>
          <w:bCs/>
          <w:sz w:val="24"/>
        </w:rPr>
        <w:t>3GPP T</w:t>
      </w:r>
      <w:bookmarkStart w:id="3" w:name="_Ref452454252"/>
      <w:bookmarkEnd w:id="3"/>
      <w:r w:rsidRPr="00F27B6A">
        <w:rPr>
          <w:rFonts w:ascii="Arial" w:eastAsia="SimSun" w:hAnsi="Arial"/>
          <w:b/>
          <w:bCs/>
          <w:sz w:val="24"/>
        </w:rPr>
        <w:t xml:space="preserve">SG-RAN </w:t>
      </w:r>
      <w:r w:rsidRPr="00F27B6A">
        <w:rPr>
          <w:rFonts w:ascii="Arial" w:eastAsia="SimSun" w:hAnsi="Arial"/>
          <w:b/>
          <w:sz w:val="24"/>
        </w:rPr>
        <w:t>WG4 Meeting#9</w:t>
      </w:r>
      <w:r w:rsidR="00FD29AA">
        <w:rPr>
          <w:rFonts w:ascii="Arial" w:eastAsia="SimSun" w:hAnsi="Arial"/>
          <w:b/>
          <w:sz w:val="24"/>
        </w:rPr>
        <w:t>9</w:t>
      </w:r>
      <w:r w:rsidR="00A91D71" w:rsidRPr="00F27B6A">
        <w:rPr>
          <w:rFonts w:ascii="Arial" w:eastAsia="SimSun" w:hAnsi="Arial"/>
          <w:b/>
          <w:sz w:val="24"/>
        </w:rPr>
        <w:t>-</w:t>
      </w:r>
      <w:r w:rsidR="00FD29AA">
        <w:rPr>
          <w:rFonts w:ascii="Arial" w:eastAsia="SimSun" w:hAnsi="Arial"/>
          <w:b/>
          <w:sz w:val="24"/>
        </w:rPr>
        <w:t>e</w:t>
      </w:r>
      <w:r w:rsidRPr="00F27B6A">
        <w:rPr>
          <w:rFonts w:ascii="Arial" w:eastAsia="SimSun" w:hAnsi="Arial"/>
          <w:b/>
          <w:sz w:val="24"/>
        </w:rPr>
        <w:t xml:space="preserve">             </w:t>
      </w:r>
      <w:r w:rsidRPr="00F27B6A">
        <w:rPr>
          <w:rFonts w:ascii="Arial" w:eastAsia="SimSun" w:hAnsi="Arial"/>
          <w:b/>
          <w:bCs/>
          <w:sz w:val="24"/>
        </w:rPr>
        <w:tab/>
      </w:r>
      <w:r w:rsidR="004E4DFF" w:rsidRPr="004E4DFF">
        <w:rPr>
          <w:rFonts w:ascii="Arial" w:eastAsia="SimSun" w:hAnsi="Arial"/>
          <w:b/>
          <w:bCs/>
          <w:sz w:val="24"/>
          <w:lang w:eastAsia="ja-JP"/>
        </w:rPr>
        <w:t>R4-2111530</w:t>
      </w:r>
    </w:p>
    <w:p w14:paraId="2FE61A3D" w14:textId="6C2871A3"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FD29AA" w:rsidRPr="00FD29AA">
        <w:rPr>
          <w:rFonts w:ascii="Arial" w:eastAsia="SimSun" w:hAnsi="Arial"/>
          <w:b/>
          <w:sz w:val="24"/>
        </w:rPr>
        <w:t xml:space="preserve">19th – 27th </w:t>
      </w:r>
      <w:r w:rsidR="0096245B" w:rsidRPr="00FD29AA">
        <w:rPr>
          <w:rFonts w:ascii="Arial" w:eastAsia="SimSun" w:hAnsi="Arial"/>
          <w:b/>
          <w:sz w:val="24"/>
        </w:rPr>
        <w:t>May</w:t>
      </w:r>
      <w:r w:rsidR="00FD29AA" w:rsidRPr="00FD29AA">
        <w:rPr>
          <w:rFonts w:ascii="Arial" w:eastAsia="SimSun" w:hAnsi="Arial"/>
          <w:b/>
          <w:sz w:val="24"/>
        </w:rPr>
        <w:t xml:space="preserve"> 2021</w:t>
      </w:r>
    </w:p>
    <w:bookmarkEnd w:id="1"/>
    <w:bookmarkEnd w:id="2"/>
    <w:p w14:paraId="4E5C2001" w14:textId="77777777" w:rsidR="00B97703" w:rsidRDefault="00B97703">
      <w:pPr>
        <w:rPr>
          <w:rFonts w:ascii="Arial" w:hAnsi="Arial" w:cs="Arial"/>
        </w:rPr>
      </w:pPr>
    </w:p>
    <w:p w14:paraId="52D2A98B" w14:textId="49F80C2D" w:rsidR="00AF0852"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220D1" w:rsidRPr="003220D1">
        <w:rPr>
          <w:rFonts w:ascii="Arial" w:hAnsi="Arial" w:cs="Arial"/>
          <w:b/>
          <w:sz w:val="22"/>
          <w:szCs w:val="22"/>
        </w:rPr>
        <w:t>Remaining n8 n71 Asymmetric Uplink Downlink Requirements</w:t>
      </w:r>
    </w:p>
    <w:p w14:paraId="3155ED9A" w14:textId="740DDC8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3AA1DEA1"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80E04" w:rsidRPr="00980E04">
        <w:rPr>
          <w:rFonts w:ascii="Arial" w:hAnsi="Arial" w:cs="Arial"/>
          <w:b/>
          <w:sz w:val="22"/>
          <w:szCs w:val="22"/>
        </w:rPr>
        <w:t>8.28.2 UE RF requirements</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bookmarkStart w:id="4" w:name="_Toc68256126"/>
      <w:r>
        <w:t>1</w:t>
      </w:r>
      <w:r w:rsidR="002F1940">
        <w:tab/>
      </w:r>
      <w:r w:rsidR="00AA7654">
        <w:t>Introduction</w:t>
      </w:r>
      <w:bookmarkEnd w:id="4"/>
    </w:p>
    <w:p w14:paraId="16ED0364" w14:textId="157A8412" w:rsidR="00A3739C" w:rsidRDefault="004342DF" w:rsidP="002E4AB9">
      <w:pPr>
        <w:overflowPunct/>
        <w:autoSpaceDE/>
        <w:autoSpaceDN/>
        <w:adjustRightInd/>
        <w:spacing w:after="0"/>
        <w:jc w:val="both"/>
        <w:textAlignment w:val="center"/>
        <w:rPr>
          <w:lang w:val="en-US" w:eastAsia="fi-FI"/>
        </w:rPr>
      </w:pPr>
      <w:r>
        <w:rPr>
          <w:lang w:val="en-US" w:eastAsia="fi-FI"/>
        </w:rPr>
        <w:t>Th</w:t>
      </w:r>
      <w:r w:rsidR="0034238A">
        <w:rPr>
          <w:lang w:val="en-US" w:eastAsia="fi-FI"/>
        </w:rPr>
        <w:t xml:space="preserve">is document </w:t>
      </w:r>
      <w:r w:rsidR="003220D1">
        <w:rPr>
          <w:lang w:val="en-US" w:eastAsia="fi-FI"/>
        </w:rPr>
        <w:t>makes proposal</w:t>
      </w:r>
      <w:r w:rsidR="001635A7">
        <w:rPr>
          <w:lang w:val="en-US" w:eastAsia="fi-FI"/>
        </w:rPr>
        <w:t>s</w:t>
      </w:r>
      <w:r w:rsidR="003220D1">
        <w:rPr>
          <w:lang w:val="en-US" w:eastAsia="fi-FI"/>
        </w:rPr>
        <w:t xml:space="preserve"> on the remaining missing requirements for bands n8 and n71 asymmetric Uplink (UL) 20MHz / Downlink (DL) 35MHz channel bandwidth (CBW) operation </w:t>
      </w:r>
      <w:r w:rsidR="00C917C5">
        <w:rPr>
          <w:lang w:val="en-US" w:eastAsia="fi-FI"/>
        </w:rPr>
        <w:t>based</w:t>
      </w:r>
      <w:r w:rsidR="003220D1">
        <w:rPr>
          <w:lang w:val="en-US" w:eastAsia="fi-FI"/>
        </w:rPr>
        <w:t xml:space="preserve"> on</w:t>
      </w:r>
      <w:r w:rsidR="00C917C5">
        <w:rPr>
          <w:lang w:val="en-US" w:eastAsia="fi-FI"/>
        </w:rPr>
        <w:t xml:space="preserve"> </w:t>
      </w:r>
      <w:r w:rsidR="003220D1">
        <w:rPr>
          <w:lang w:val="en-US" w:eastAsia="fi-FI"/>
        </w:rPr>
        <w:t xml:space="preserve">last meeting’s </w:t>
      </w:r>
      <w:r w:rsidR="00C917C5">
        <w:rPr>
          <w:lang w:val="en-US" w:eastAsia="fi-FI"/>
        </w:rPr>
        <w:t>WF</w:t>
      </w:r>
      <w:r w:rsidR="003220D1">
        <w:rPr>
          <w:lang w:val="en-US" w:eastAsia="fi-FI"/>
        </w:rPr>
        <w:t xml:space="preserve"> agreements</w:t>
      </w:r>
      <w:r w:rsidR="00C917C5">
        <w:rPr>
          <w:lang w:val="en-US" w:eastAsia="fi-FI"/>
        </w:rPr>
        <w:t xml:space="preserve"> [1]</w:t>
      </w:r>
      <w:r w:rsidR="003220D1">
        <w:rPr>
          <w:lang w:val="en-US" w:eastAsia="fi-FI"/>
        </w:rPr>
        <w:t>.</w:t>
      </w:r>
      <w:r w:rsidR="00B3050D">
        <w:rPr>
          <w:lang w:val="en-US" w:eastAsia="fi-FI"/>
        </w:rPr>
        <w:t xml:space="preserve"> </w:t>
      </w:r>
      <w:r w:rsidR="008877ED">
        <w:rPr>
          <w:lang w:val="en-US" w:eastAsia="fi-FI"/>
        </w:rPr>
        <w:t>We also discuss associated parameter “</w:t>
      </w:r>
      <w:r w:rsidR="008877ED">
        <w:t>ΔF</w:t>
      </w:r>
      <w:r w:rsidR="008877ED" w:rsidRPr="008877ED">
        <w:rPr>
          <w:vertAlign w:val="subscript"/>
        </w:rPr>
        <w:t>TX-RX</w:t>
      </w:r>
      <w:r w:rsidR="008877ED">
        <w:t>”</w:t>
      </w:r>
      <w:r w:rsidR="003220D1">
        <w:t xml:space="preserve"> and propose minor changes to remove any ambiguity o</w:t>
      </w:r>
      <w:r w:rsidR="005A3654">
        <w:t>f its</w:t>
      </w:r>
      <w:r w:rsidR="003220D1">
        <w:t xml:space="preserve"> applicability.</w:t>
      </w:r>
    </w:p>
    <w:p w14:paraId="24E03160" w14:textId="3A3944CE" w:rsidR="003A079C" w:rsidRDefault="0050361C" w:rsidP="003220D1">
      <w:pPr>
        <w:pStyle w:val="Heading1"/>
        <w:rPr>
          <w:rStyle w:val="NMPHeading1Char1"/>
          <w:rFonts w:eastAsia="MS Mincho"/>
        </w:rPr>
      </w:pPr>
      <w:bookmarkStart w:id="5" w:name="_Toc42512456"/>
      <w:bookmarkStart w:id="6" w:name="_Toc46352949"/>
      <w:bookmarkStart w:id="7" w:name="_Toc49772668"/>
      <w:bookmarkStart w:id="8" w:name="_Toc68256127"/>
      <w:r w:rsidRPr="0050361C">
        <w:rPr>
          <w:rStyle w:val="NMPHeading1Char1"/>
        </w:rPr>
        <w:t>2</w:t>
      </w:r>
      <w:r w:rsidR="003A079C" w:rsidRPr="0050361C">
        <w:rPr>
          <w:rStyle w:val="NMPHeading1Char1"/>
          <w:rFonts w:hint="eastAsia"/>
        </w:rPr>
        <w:tab/>
      </w:r>
      <w:bookmarkEnd w:id="5"/>
      <w:bookmarkEnd w:id="6"/>
      <w:bookmarkEnd w:id="7"/>
      <w:r w:rsidRPr="0050361C">
        <w:rPr>
          <w:rStyle w:val="NMPHeading1Char1"/>
          <w:rFonts w:eastAsia="MS Mincho"/>
        </w:rPr>
        <w:t>Discussion</w:t>
      </w:r>
      <w:bookmarkEnd w:id="8"/>
    </w:p>
    <w:p w14:paraId="2DAA76DA" w14:textId="63FD13D3" w:rsidR="002C3410" w:rsidRDefault="002C3410" w:rsidP="002C3410">
      <w:pPr>
        <w:pStyle w:val="Heading3"/>
      </w:pPr>
      <w:r>
        <w:t>2.</w:t>
      </w:r>
      <w:r w:rsidRPr="00AF0B93">
        <w:rPr>
          <w:rFonts w:hint="eastAsia"/>
        </w:rPr>
        <w:t>1</w:t>
      </w:r>
      <w:r w:rsidRPr="00AF0B93">
        <w:tab/>
      </w:r>
      <w:r w:rsidR="00DD640F">
        <w:t>REFSENS</w:t>
      </w:r>
      <w:r w:rsidR="00696EBC">
        <w:t xml:space="preserve"> Test Point Selection</w:t>
      </w:r>
    </w:p>
    <w:p w14:paraId="3CAB1AEA" w14:textId="61BBDDD7" w:rsidR="00A745E7" w:rsidRDefault="00B522A8" w:rsidP="00136189">
      <w:pPr>
        <w:rPr>
          <w:b/>
          <w:szCs w:val="22"/>
        </w:rPr>
      </w:pPr>
      <w:r>
        <w:rPr>
          <w:lang w:eastAsia="en-US"/>
        </w:rPr>
        <w:t xml:space="preserve">In </w:t>
      </w:r>
      <w:r w:rsidR="002E27E8">
        <w:rPr>
          <w:lang w:eastAsia="en-US"/>
        </w:rPr>
        <w:t xml:space="preserve">WF </w:t>
      </w:r>
      <w:r>
        <w:rPr>
          <w:lang w:eastAsia="en-US"/>
        </w:rPr>
        <w:t>[1]</w:t>
      </w:r>
      <w:r w:rsidR="00B032D3">
        <w:rPr>
          <w:lang w:eastAsia="en-US"/>
        </w:rPr>
        <w:t xml:space="preserve">, the “mid-case” REFSENS test points have been agreed for </w:t>
      </w:r>
      <w:r>
        <w:rPr>
          <w:lang w:eastAsia="en-US"/>
        </w:rPr>
        <w:t>n</w:t>
      </w:r>
      <w:r w:rsidR="00B032D3">
        <w:rPr>
          <w:lang w:eastAsia="en-US"/>
        </w:rPr>
        <w:t>8</w:t>
      </w:r>
      <w:r>
        <w:rPr>
          <w:lang w:eastAsia="en-US"/>
        </w:rPr>
        <w:t xml:space="preserve"> </w:t>
      </w:r>
      <w:r w:rsidR="00B032D3">
        <w:rPr>
          <w:lang w:eastAsia="en-US"/>
        </w:rPr>
        <w:t>and n71 UL 20MHz/ DL 35MHz operation. The “mid-case” terminology refers to the scenario where the UL modulated carrier is configured at the default Tx-Rx frequency separation distance from their respective DL carrier frequencies</w:t>
      </w:r>
      <w:r w:rsidR="00A745E7">
        <w:rPr>
          <w:lang w:eastAsia="en-US"/>
        </w:rPr>
        <w:t xml:space="preserve"> as shown in </w:t>
      </w:r>
      <w:r w:rsidR="00913AD9">
        <w:rPr>
          <w:lang w:val="en-US" w:eastAsia="en-US"/>
        </w:rPr>
        <w:fldChar w:fldCharType="begin"/>
      </w:r>
      <w:r w:rsidR="00913AD9">
        <w:rPr>
          <w:lang w:val="en-US" w:eastAsia="en-US"/>
        </w:rPr>
        <w:instrText xml:space="preserve"> REF _Ref71121902 \h </w:instrText>
      </w:r>
      <w:r w:rsidR="001C37F9">
        <w:rPr>
          <w:lang w:val="en-US" w:eastAsia="en-US"/>
        </w:rPr>
        <w:instrText xml:space="preserve"> \* MERGEFORMAT </w:instrText>
      </w:r>
      <w:r w:rsidR="00913AD9">
        <w:rPr>
          <w:lang w:val="en-US" w:eastAsia="en-US"/>
        </w:rPr>
      </w:r>
      <w:r w:rsidR="00913AD9">
        <w:rPr>
          <w:lang w:val="en-US" w:eastAsia="en-US"/>
        </w:rPr>
        <w:fldChar w:fldCharType="separate"/>
      </w:r>
      <w:r w:rsidR="00913AD9">
        <w:t xml:space="preserve">Table </w:t>
      </w:r>
      <w:r w:rsidR="00913AD9">
        <w:rPr>
          <w:noProof/>
        </w:rPr>
        <w:t>1</w:t>
      </w:r>
      <w:r w:rsidR="00913AD9">
        <w:rPr>
          <w:lang w:val="en-US" w:eastAsia="en-US"/>
        </w:rPr>
        <w:fldChar w:fldCharType="end"/>
      </w:r>
      <w:r w:rsidR="00A745E7">
        <w:rPr>
          <w:lang w:val="en-US" w:eastAsia="en-US"/>
        </w:rPr>
        <w:t xml:space="preserve"> below.</w:t>
      </w:r>
      <w:bookmarkStart w:id="9" w:name="_Ref71121902"/>
      <w:bookmarkStart w:id="10" w:name="_Toc68256172"/>
    </w:p>
    <w:p w14:paraId="53EC6504" w14:textId="69E3C2FA" w:rsidR="00A810FF" w:rsidRPr="008A0E5D" w:rsidRDefault="00044A2D" w:rsidP="003B177A">
      <w:pPr>
        <w:jc w:val="both"/>
        <w:rPr>
          <w:b/>
        </w:rPr>
      </w:pPr>
      <w:r>
        <w:rPr>
          <w:b/>
          <w:szCs w:val="22"/>
        </w:rPr>
        <w:t xml:space="preserve"> </w:t>
      </w:r>
      <w:bookmarkStart w:id="11" w:name="_Ref71547159"/>
      <w:r w:rsidR="00A810FF">
        <w:t xml:space="preserve">Table </w:t>
      </w:r>
      <w:r w:rsidR="0085360A">
        <w:rPr>
          <w:noProof/>
        </w:rPr>
        <w:fldChar w:fldCharType="begin"/>
      </w:r>
      <w:r w:rsidR="0085360A">
        <w:rPr>
          <w:noProof/>
        </w:rPr>
        <w:instrText xml:space="preserve"> SEQ Table \* ARABIC </w:instrText>
      </w:r>
      <w:r w:rsidR="0085360A">
        <w:rPr>
          <w:noProof/>
        </w:rPr>
        <w:fldChar w:fldCharType="separate"/>
      </w:r>
      <w:r w:rsidR="00C42356">
        <w:rPr>
          <w:noProof/>
        </w:rPr>
        <w:t>1</w:t>
      </w:r>
      <w:r w:rsidR="0085360A">
        <w:rPr>
          <w:noProof/>
        </w:rPr>
        <w:fldChar w:fldCharType="end"/>
      </w:r>
      <w:bookmarkEnd w:id="9"/>
      <w:bookmarkEnd w:id="11"/>
      <w:r w:rsidR="00A810FF">
        <w:t xml:space="preserve"> </w:t>
      </w:r>
      <w:bookmarkEnd w:id="10"/>
      <w:r w:rsidR="00A745E7" w:rsidRPr="00A745E7">
        <w:t>Two Antenna Port asymmetric 20MHz Uplink / 35MHz Downlink Reference Sensitivity QPSK PREFSENS and Uplink configuration table</w:t>
      </w:r>
      <w:r w:rsidR="00A745E7">
        <w:rPr>
          <w:b/>
        </w:rPr>
        <w:t xml:space="preserve"> for n8 and n71</w:t>
      </w:r>
      <w:r w:rsidR="003B177A">
        <w:rPr>
          <w:b/>
        </w:rPr>
        <w:t xml:space="preserve"> from WF [1] (with footnote 2 addition).</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10"/>
        <w:gridCol w:w="1700"/>
        <w:gridCol w:w="1700"/>
        <w:gridCol w:w="850"/>
        <w:gridCol w:w="852"/>
        <w:gridCol w:w="1134"/>
        <w:gridCol w:w="1134"/>
        <w:gridCol w:w="929"/>
      </w:tblGrid>
      <w:tr w:rsidR="00A810FF" w:rsidRPr="005F2A1E" w14:paraId="4ACDFFDA" w14:textId="77777777" w:rsidTr="005959DB">
        <w:trPr>
          <w:cantSplit/>
          <w:trHeight w:val="290"/>
          <w:tblHeader/>
          <w:jc w:val="center"/>
        </w:trPr>
        <w:tc>
          <w:tcPr>
            <w:tcW w:w="5000" w:type="pct"/>
            <w:gridSpan w:val="9"/>
            <w:vAlign w:val="center"/>
          </w:tcPr>
          <w:p w14:paraId="40C46E73"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5959DB" w:rsidRPr="005F2A1E" w14:paraId="6629246F" w14:textId="77777777" w:rsidTr="00A745E7">
        <w:trPr>
          <w:cantSplit/>
          <w:trHeight w:val="420"/>
          <w:tblHeader/>
          <w:jc w:val="center"/>
        </w:trPr>
        <w:tc>
          <w:tcPr>
            <w:tcW w:w="559" w:type="pct"/>
            <w:shd w:val="clear" w:color="auto" w:fill="auto"/>
            <w:vAlign w:val="center"/>
          </w:tcPr>
          <w:p w14:paraId="5BDD326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w:t>
            </w:r>
          </w:p>
        </w:tc>
        <w:tc>
          <w:tcPr>
            <w:tcW w:w="350" w:type="pct"/>
            <w:vAlign w:val="center"/>
          </w:tcPr>
          <w:p w14:paraId="60B3472E" w14:textId="77777777" w:rsidR="005959DB" w:rsidRDefault="00A810FF" w:rsidP="0085360A">
            <w:pPr>
              <w:pStyle w:val="TAH"/>
              <w:rPr>
                <w:rFonts w:ascii="Times New Roman" w:hAnsi="Times New Roman"/>
                <w:sz w:val="20"/>
              </w:rPr>
            </w:pPr>
            <w:r w:rsidRPr="00D10D70">
              <w:rPr>
                <w:rFonts w:ascii="Times New Roman" w:hAnsi="Times New Roman"/>
                <w:sz w:val="20"/>
              </w:rPr>
              <w:t xml:space="preserve">SCS </w:t>
            </w:r>
          </w:p>
          <w:p w14:paraId="4FE26118" w14:textId="5C707131" w:rsidR="00A810FF" w:rsidRPr="00D10D70" w:rsidRDefault="005959DB" w:rsidP="0085360A">
            <w:pPr>
              <w:pStyle w:val="TAH"/>
              <w:rPr>
                <w:rFonts w:ascii="Times New Roman" w:hAnsi="Times New Roman"/>
                <w:sz w:val="20"/>
              </w:rPr>
            </w:pPr>
            <w:r>
              <w:rPr>
                <w:rFonts w:ascii="Times New Roman" w:hAnsi="Times New Roman"/>
                <w:sz w:val="20"/>
              </w:rPr>
              <w:t>(</w:t>
            </w:r>
            <w:r w:rsidR="00A810FF" w:rsidRPr="00D10D70">
              <w:rPr>
                <w:rFonts w:ascii="Times New Roman" w:hAnsi="Times New Roman"/>
                <w:sz w:val="20"/>
              </w:rPr>
              <w:t>kHz</w:t>
            </w:r>
            <w:r>
              <w:rPr>
                <w:rFonts w:ascii="Times New Roman" w:hAnsi="Times New Roman"/>
                <w:sz w:val="20"/>
              </w:rPr>
              <w:t>)</w:t>
            </w:r>
          </w:p>
        </w:tc>
        <w:tc>
          <w:tcPr>
            <w:tcW w:w="838" w:type="pct"/>
            <w:vAlign w:val="center"/>
          </w:tcPr>
          <w:p w14:paraId="3AB3B5DA"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1B5447C3"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838" w:type="pct"/>
            <w:shd w:val="clear" w:color="auto" w:fill="auto"/>
            <w:vAlign w:val="center"/>
          </w:tcPr>
          <w:p w14:paraId="0B51B5F8"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58BEB26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19" w:type="pct"/>
            <w:shd w:val="clear" w:color="auto" w:fill="auto"/>
            <w:vAlign w:val="center"/>
          </w:tcPr>
          <w:p w14:paraId="26CFD671"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0E627489"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20" w:type="pct"/>
            <w:shd w:val="clear" w:color="auto" w:fill="auto"/>
            <w:vAlign w:val="center"/>
          </w:tcPr>
          <w:p w14:paraId="721D6A2F"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6D7F72A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559" w:type="pct"/>
            <w:vAlign w:val="center"/>
          </w:tcPr>
          <w:p w14:paraId="4D5F3C60"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599C0D82"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allocation (L</w:t>
            </w:r>
            <w:r w:rsidRPr="005959DB">
              <w:rPr>
                <w:rFonts w:ascii="Times New Roman" w:hAnsi="Times New Roman"/>
                <w:bCs/>
                <w:sz w:val="20"/>
                <w:vertAlign w:val="subscript"/>
              </w:rPr>
              <w:t>CRB</w:t>
            </w:r>
            <w:r w:rsidRPr="00D10D70">
              <w:rPr>
                <w:rFonts w:ascii="Times New Roman" w:hAnsi="Times New Roman"/>
                <w:bCs/>
                <w:sz w:val="20"/>
              </w:rPr>
              <w:t>)</w:t>
            </w:r>
          </w:p>
        </w:tc>
        <w:tc>
          <w:tcPr>
            <w:tcW w:w="559" w:type="pct"/>
            <w:vAlign w:val="center"/>
          </w:tcPr>
          <w:p w14:paraId="52BF1DE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REFSENS</w:t>
            </w:r>
          </w:p>
          <w:p w14:paraId="08E9F89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(dBm)</w:t>
            </w:r>
          </w:p>
        </w:tc>
        <w:tc>
          <w:tcPr>
            <w:tcW w:w="458" w:type="pct"/>
            <w:shd w:val="clear" w:color="auto" w:fill="auto"/>
            <w:vAlign w:val="center"/>
          </w:tcPr>
          <w:p w14:paraId="12F16C28"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Duplex</w:t>
            </w:r>
          </w:p>
          <w:p w14:paraId="52CEE4B7"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Mode</w:t>
            </w:r>
          </w:p>
        </w:tc>
      </w:tr>
      <w:tr w:rsidR="00A745E7" w:rsidRPr="005F2A1E" w14:paraId="20854631" w14:textId="77777777" w:rsidTr="00A745E7">
        <w:trPr>
          <w:trHeight w:val="255"/>
          <w:jc w:val="center"/>
        </w:trPr>
        <w:tc>
          <w:tcPr>
            <w:tcW w:w="559" w:type="pct"/>
            <w:vMerge w:val="restart"/>
            <w:shd w:val="clear" w:color="auto" w:fill="auto"/>
            <w:vAlign w:val="center"/>
          </w:tcPr>
          <w:p w14:paraId="53679C00" w14:textId="6F768E97" w:rsidR="00A745E7" w:rsidRPr="00D10D70" w:rsidRDefault="00A745E7" w:rsidP="00A745E7">
            <w:pPr>
              <w:pStyle w:val="TAC"/>
              <w:rPr>
                <w:rFonts w:ascii="Times New Roman" w:hAnsi="Times New Roman"/>
                <w:sz w:val="20"/>
              </w:rPr>
            </w:pPr>
            <w:r>
              <w:rPr>
                <w:rFonts w:ascii="Times New Roman" w:hAnsi="Times New Roman"/>
                <w:sz w:val="20"/>
                <w:lang w:eastAsia="zh-CN"/>
              </w:rPr>
              <w:t>n8</w:t>
            </w:r>
          </w:p>
        </w:tc>
        <w:tc>
          <w:tcPr>
            <w:tcW w:w="350" w:type="pct"/>
            <w:vAlign w:val="center"/>
          </w:tcPr>
          <w:p w14:paraId="48D8987F" w14:textId="77777777" w:rsidR="00A745E7" w:rsidRPr="00D10D70" w:rsidRDefault="00A745E7" w:rsidP="00A745E7">
            <w:pPr>
              <w:pStyle w:val="TAC"/>
              <w:rPr>
                <w:rFonts w:ascii="Times New Roman" w:hAnsi="Times New Roman"/>
                <w:sz w:val="20"/>
              </w:rPr>
            </w:pPr>
            <w:r w:rsidRPr="00D10D70">
              <w:rPr>
                <w:rFonts w:ascii="Times New Roman" w:hAnsi="Times New Roman"/>
                <w:sz w:val="20"/>
              </w:rPr>
              <w:t>15</w:t>
            </w:r>
          </w:p>
        </w:tc>
        <w:tc>
          <w:tcPr>
            <w:tcW w:w="838" w:type="pct"/>
            <w:vMerge w:val="restart"/>
            <w:vAlign w:val="center"/>
          </w:tcPr>
          <w:p w14:paraId="385F1A93" w14:textId="5D28BE05" w:rsidR="00A745E7" w:rsidRPr="00D10D70" w:rsidRDefault="00A745E7" w:rsidP="00A745E7">
            <w:pPr>
              <w:pStyle w:val="TAC"/>
              <w:rPr>
                <w:rFonts w:ascii="Times New Roman" w:hAnsi="Times New Roman"/>
                <w:sz w:val="20"/>
              </w:rPr>
            </w:pPr>
            <w:r>
              <w:rPr>
                <w:rFonts w:ascii="Times New Roman" w:hAnsi="Times New Roman"/>
                <w:sz w:val="20"/>
              </w:rPr>
              <w:t>3</w:t>
            </w:r>
            <w:r w:rsidRPr="00D10D70">
              <w:rPr>
                <w:rFonts w:ascii="Times New Roman" w:hAnsi="Times New Roman"/>
                <w:sz w:val="20"/>
              </w:rPr>
              <w:t>5</w:t>
            </w:r>
          </w:p>
        </w:tc>
        <w:tc>
          <w:tcPr>
            <w:tcW w:w="838" w:type="pct"/>
            <w:vMerge w:val="restart"/>
            <w:shd w:val="clear" w:color="auto" w:fill="auto"/>
            <w:vAlign w:val="center"/>
          </w:tcPr>
          <w:p w14:paraId="338B5C75" w14:textId="77777777" w:rsidR="00A745E7" w:rsidRPr="00D10D70" w:rsidRDefault="00A745E7" w:rsidP="00A745E7">
            <w:pPr>
              <w:pStyle w:val="TAC"/>
              <w:rPr>
                <w:rFonts w:ascii="Times New Roman" w:hAnsi="Times New Roman"/>
                <w:sz w:val="20"/>
              </w:rPr>
            </w:pPr>
            <w:r w:rsidRPr="00D10D70">
              <w:rPr>
                <w:rFonts w:ascii="Times New Roman" w:hAnsi="Times New Roman"/>
                <w:sz w:val="20"/>
              </w:rPr>
              <w:t>20</w:t>
            </w:r>
          </w:p>
        </w:tc>
        <w:tc>
          <w:tcPr>
            <w:tcW w:w="419" w:type="pct"/>
            <w:vMerge w:val="restart"/>
            <w:shd w:val="clear" w:color="auto" w:fill="auto"/>
            <w:vAlign w:val="center"/>
          </w:tcPr>
          <w:p w14:paraId="0466D34B" w14:textId="2A13E46B" w:rsidR="00A745E7" w:rsidRPr="00D10D70" w:rsidRDefault="00A745E7" w:rsidP="00A745E7">
            <w:pPr>
              <w:pStyle w:val="TAC"/>
              <w:rPr>
                <w:rFonts w:ascii="Times New Roman" w:hAnsi="Times New Roman"/>
                <w:sz w:val="20"/>
              </w:rPr>
            </w:pPr>
            <w:r>
              <w:rPr>
                <w:rFonts w:eastAsia="SimSun" w:cs="Arial"/>
                <w:color w:val="000000" w:themeColor="text1"/>
                <w:kern w:val="24"/>
              </w:rPr>
              <w:t>942.5</w:t>
            </w:r>
          </w:p>
        </w:tc>
        <w:tc>
          <w:tcPr>
            <w:tcW w:w="420" w:type="pct"/>
            <w:vMerge w:val="restart"/>
            <w:shd w:val="clear" w:color="auto" w:fill="auto"/>
            <w:vAlign w:val="center"/>
          </w:tcPr>
          <w:p w14:paraId="77C48F1A" w14:textId="0E924A6E" w:rsidR="00A745E7" w:rsidRPr="00D10D70" w:rsidRDefault="00A745E7" w:rsidP="00A745E7">
            <w:pPr>
              <w:pStyle w:val="TAC"/>
              <w:rPr>
                <w:rFonts w:ascii="Times New Roman" w:hAnsi="Times New Roman"/>
                <w:sz w:val="20"/>
              </w:rPr>
            </w:pPr>
            <w:r>
              <w:rPr>
                <w:rFonts w:eastAsia="SimSun" w:cs="Arial"/>
                <w:color w:val="000000" w:themeColor="text1"/>
                <w:kern w:val="24"/>
              </w:rPr>
              <w:t>897.5</w:t>
            </w:r>
          </w:p>
        </w:tc>
        <w:tc>
          <w:tcPr>
            <w:tcW w:w="559" w:type="pct"/>
            <w:vAlign w:val="center"/>
          </w:tcPr>
          <w:p w14:paraId="4AB2D4C0" w14:textId="19E86494" w:rsidR="00A745E7" w:rsidRPr="00D10D70" w:rsidRDefault="00A745E7" w:rsidP="00A745E7">
            <w:pPr>
              <w:pStyle w:val="TAC"/>
              <w:rPr>
                <w:rFonts w:ascii="Times New Roman" w:hAnsi="Times New Roman"/>
                <w:sz w:val="20"/>
              </w:rPr>
            </w:pPr>
            <w:r w:rsidRPr="00D10D70">
              <w:rPr>
                <w:rFonts w:ascii="Times New Roman" w:hAnsi="Times New Roman"/>
                <w:sz w:val="20"/>
              </w:rPr>
              <w:t>2</w:t>
            </w:r>
            <w:r>
              <w:rPr>
                <w:rFonts w:ascii="Times New Roman" w:hAnsi="Times New Roman"/>
                <w:sz w:val="20"/>
              </w:rPr>
              <w:t>5</w:t>
            </w:r>
            <w:r w:rsidRPr="00D10D70">
              <w:rPr>
                <w:rFonts w:ascii="Times New Roman" w:hAnsi="Times New Roman"/>
                <w:sz w:val="20"/>
                <w:vertAlign w:val="superscript"/>
              </w:rPr>
              <w:t>2</w:t>
            </w:r>
          </w:p>
        </w:tc>
        <w:tc>
          <w:tcPr>
            <w:tcW w:w="559" w:type="pct"/>
            <w:vAlign w:val="center"/>
          </w:tcPr>
          <w:p w14:paraId="4998B0C7" w14:textId="1799D03E" w:rsidR="00A745E7" w:rsidRPr="00D10D70" w:rsidRDefault="00A745E7" w:rsidP="00A745E7">
            <w:pPr>
              <w:pStyle w:val="TAC"/>
              <w:rPr>
                <w:rFonts w:ascii="Times New Roman" w:hAnsi="Times New Roman"/>
                <w:sz w:val="20"/>
              </w:rPr>
            </w:pPr>
            <w:r>
              <w:rPr>
                <w:rFonts w:eastAsia="SimSun" w:cs="Arial"/>
                <w:color w:val="000000" w:themeColor="text1"/>
                <w:kern w:val="24"/>
              </w:rPr>
              <w:t>[-78.4]</w:t>
            </w:r>
          </w:p>
        </w:tc>
        <w:tc>
          <w:tcPr>
            <w:tcW w:w="458" w:type="pct"/>
            <w:vMerge w:val="restart"/>
            <w:shd w:val="clear" w:color="auto" w:fill="auto"/>
            <w:vAlign w:val="center"/>
          </w:tcPr>
          <w:p w14:paraId="01C292C5" w14:textId="77777777" w:rsidR="00A745E7" w:rsidRPr="00D10D70" w:rsidRDefault="00A745E7" w:rsidP="00A745E7">
            <w:pPr>
              <w:pStyle w:val="TAC"/>
              <w:rPr>
                <w:rFonts w:ascii="Times New Roman" w:hAnsi="Times New Roman"/>
                <w:sz w:val="20"/>
              </w:rPr>
            </w:pPr>
            <w:r w:rsidRPr="00D10D70">
              <w:rPr>
                <w:rFonts w:ascii="Times New Roman" w:hAnsi="Times New Roman"/>
                <w:sz w:val="20"/>
              </w:rPr>
              <w:t>FDD</w:t>
            </w:r>
          </w:p>
        </w:tc>
      </w:tr>
      <w:tr w:rsidR="00A745E7" w:rsidRPr="005F2A1E" w14:paraId="034B698B" w14:textId="77777777" w:rsidTr="00A745E7">
        <w:trPr>
          <w:trHeight w:val="255"/>
          <w:jc w:val="center"/>
        </w:trPr>
        <w:tc>
          <w:tcPr>
            <w:tcW w:w="559" w:type="pct"/>
            <w:vMerge/>
            <w:shd w:val="clear" w:color="auto" w:fill="auto"/>
            <w:vAlign w:val="center"/>
          </w:tcPr>
          <w:p w14:paraId="33E2893D" w14:textId="77777777" w:rsidR="00A745E7" w:rsidRPr="00D10D70" w:rsidRDefault="00A745E7" w:rsidP="00A745E7">
            <w:pPr>
              <w:pStyle w:val="TAC"/>
              <w:rPr>
                <w:rFonts w:ascii="Times New Roman" w:hAnsi="Times New Roman"/>
                <w:sz w:val="20"/>
              </w:rPr>
            </w:pPr>
          </w:p>
        </w:tc>
        <w:tc>
          <w:tcPr>
            <w:tcW w:w="350" w:type="pct"/>
            <w:vAlign w:val="center"/>
          </w:tcPr>
          <w:p w14:paraId="14B7C5ED" w14:textId="77777777" w:rsidR="00A745E7" w:rsidRPr="00D10D70" w:rsidRDefault="00A745E7" w:rsidP="00A745E7">
            <w:pPr>
              <w:pStyle w:val="TAC"/>
              <w:rPr>
                <w:rFonts w:ascii="Times New Roman" w:hAnsi="Times New Roman"/>
                <w:sz w:val="20"/>
              </w:rPr>
            </w:pPr>
            <w:r w:rsidRPr="00D10D70">
              <w:rPr>
                <w:rFonts w:ascii="Times New Roman" w:hAnsi="Times New Roman"/>
                <w:sz w:val="20"/>
              </w:rPr>
              <w:t>30</w:t>
            </w:r>
          </w:p>
        </w:tc>
        <w:tc>
          <w:tcPr>
            <w:tcW w:w="838" w:type="pct"/>
            <w:vMerge/>
            <w:vAlign w:val="center"/>
          </w:tcPr>
          <w:p w14:paraId="6930C3A0" w14:textId="77777777" w:rsidR="00A745E7" w:rsidRPr="00D10D70" w:rsidRDefault="00A745E7" w:rsidP="00A745E7">
            <w:pPr>
              <w:pStyle w:val="TAC"/>
              <w:rPr>
                <w:rFonts w:ascii="Times New Roman" w:hAnsi="Times New Roman"/>
                <w:sz w:val="20"/>
              </w:rPr>
            </w:pPr>
          </w:p>
        </w:tc>
        <w:tc>
          <w:tcPr>
            <w:tcW w:w="838" w:type="pct"/>
            <w:vMerge/>
            <w:shd w:val="clear" w:color="auto" w:fill="auto"/>
            <w:vAlign w:val="center"/>
          </w:tcPr>
          <w:p w14:paraId="0ECDC99D" w14:textId="77777777" w:rsidR="00A745E7" w:rsidRPr="00D10D70" w:rsidRDefault="00A745E7" w:rsidP="00A745E7">
            <w:pPr>
              <w:pStyle w:val="TAC"/>
              <w:rPr>
                <w:rFonts w:ascii="Times New Roman" w:hAnsi="Times New Roman"/>
                <w:sz w:val="20"/>
              </w:rPr>
            </w:pPr>
          </w:p>
        </w:tc>
        <w:tc>
          <w:tcPr>
            <w:tcW w:w="419" w:type="pct"/>
            <w:vMerge/>
            <w:shd w:val="clear" w:color="auto" w:fill="auto"/>
            <w:vAlign w:val="center"/>
          </w:tcPr>
          <w:p w14:paraId="07BC4283" w14:textId="77777777" w:rsidR="00A745E7" w:rsidRPr="00D10D70" w:rsidRDefault="00A745E7" w:rsidP="00A745E7">
            <w:pPr>
              <w:pStyle w:val="TAC"/>
              <w:rPr>
                <w:rFonts w:ascii="Times New Roman" w:hAnsi="Times New Roman"/>
                <w:sz w:val="20"/>
              </w:rPr>
            </w:pPr>
          </w:p>
        </w:tc>
        <w:tc>
          <w:tcPr>
            <w:tcW w:w="420" w:type="pct"/>
            <w:vMerge/>
            <w:shd w:val="clear" w:color="auto" w:fill="auto"/>
            <w:vAlign w:val="center"/>
          </w:tcPr>
          <w:p w14:paraId="5C505116" w14:textId="77777777" w:rsidR="00A745E7" w:rsidRPr="00D10D70" w:rsidRDefault="00A745E7" w:rsidP="00A745E7">
            <w:pPr>
              <w:pStyle w:val="TAC"/>
              <w:rPr>
                <w:rFonts w:ascii="Times New Roman" w:hAnsi="Times New Roman"/>
                <w:sz w:val="20"/>
              </w:rPr>
            </w:pPr>
          </w:p>
        </w:tc>
        <w:tc>
          <w:tcPr>
            <w:tcW w:w="559" w:type="pct"/>
            <w:vAlign w:val="center"/>
          </w:tcPr>
          <w:p w14:paraId="1043AD5C" w14:textId="59AA936F" w:rsidR="00A745E7" w:rsidRPr="00D10D70" w:rsidRDefault="00A745E7" w:rsidP="00A745E7">
            <w:pPr>
              <w:pStyle w:val="TAC"/>
              <w:rPr>
                <w:rFonts w:ascii="Times New Roman" w:hAnsi="Times New Roman"/>
                <w:sz w:val="20"/>
              </w:rPr>
            </w:pPr>
            <w:r w:rsidRPr="00D10D70">
              <w:rPr>
                <w:rFonts w:ascii="Times New Roman" w:hAnsi="Times New Roman"/>
                <w:sz w:val="20"/>
              </w:rPr>
              <w:t>1</w:t>
            </w:r>
            <w:r>
              <w:rPr>
                <w:rFonts w:ascii="Times New Roman" w:hAnsi="Times New Roman"/>
                <w:sz w:val="20"/>
              </w:rPr>
              <w:t>0</w:t>
            </w:r>
            <w:r w:rsidRPr="00D10D70">
              <w:rPr>
                <w:rFonts w:ascii="Times New Roman" w:hAnsi="Times New Roman"/>
                <w:sz w:val="20"/>
                <w:vertAlign w:val="superscript"/>
              </w:rPr>
              <w:t>2</w:t>
            </w:r>
          </w:p>
        </w:tc>
        <w:tc>
          <w:tcPr>
            <w:tcW w:w="559" w:type="pct"/>
            <w:vAlign w:val="center"/>
          </w:tcPr>
          <w:p w14:paraId="0F5E5946" w14:textId="7E5FAD28" w:rsidR="00A745E7" w:rsidRPr="00D10D70" w:rsidRDefault="00A745E7" w:rsidP="00A745E7">
            <w:pPr>
              <w:pStyle w:val="TAC"/>
              <w:rPr>
                <w:rFonts w:ascii="Times New Roman" w:hAnsi="Times New Roman"/>
                <w:sz w:val="20"/>
              </w:rPr>
            </w:pPr>
            <w:r>
              <w:rPr>
                <w:rFonts w:eastAsia="SimSun" w:cs="Arial"/>
                <w:color w:val="000000" w:themeColor="text1"/>
                <w:kern w:val="24"/>
              </w:rPr>
              <w:t>[-78.5]</w:t>
            </w:r>
          </w:p>
        </w:tc>
        <w:tc>
          <w:tcPr>
            <w:tcW w:w="458" w:type="pct"/>
            <w:vMerge/>
            <w:shd w:val="clear" w:color="auto" w:fill="auto"/>
            <w:vAlign w:val="center"/>
          </w:tcPr>
          <w:p w14:paraId="31938468" w14:textId="77777777" w:rsidR="00A745E7" w:rsidRPr="00D10D70" w:rsidRDefault="00A745E7" w:rsidP="00A745E7">
            <w:pPr>
              <w:pStyle w:val="TAC"/>
              <w:rPr>
                <w:rFonts w:ascii="Times New Roman" w:hAnsi="Times New Roman"/>
                <w:sz w:val="20"/>
              </w:rPr>
            </w:pPr>
          </w:p>
        </w:tc>
      </w:tr>
      <w:tr w:rsidR="00A745E7" w:rsidRPr="005F2A1E" w14:paraId="7D3B97D9" w14:textId="77777777" w:rsidTr="00A745E7">
        <w:trPr>
          <w:trHeight w:val="255"/>
          <w:jc w:val="center"/>
        </w:trPr>
        <w:tc>
          <w:tcPr>
            <w:tcW w:w="559" w:type="pct"/>
            <w:vMerge/>
            <w:shd w:val="clear" w:color="auto" w:fill="auto"/>
            <w:vAlign w:val="center"/>
          </w:tcPr>
          <w:p w14:paraId="7F1CB237" w14:textId="77777777" w:rsidR="00A745E7" w:rsidRPr="00D10D70" w:rsidRDefault="00A745E7" w:rsidP="00A745E7">
            <w:pPr>
              <w:pStyle w:val="TAC"/>
              <w:rPr>
                <w:rFonts w:ascii="Times New Roman" w:hAnsi="Times New Roman"/>
                <w:sz w:val="20"/>
              </w:rPr>
            </w:pPr>
          </w:p>
        </w:tc>
        <w:tc>
          <w:tcPr>
            <w:tcW w:w="350" w:type="pct"/>
            <w:vAlign w:val="center"/>
          </w:tcPr>
          <w:p w14:paraId="0AEDD515" w14:textId="77777777" w:rsidR="00A745E7" w:rsidRPr="00D10D70" w:rsidRDefault="00A745E7" w:rsidP="00A745E7">
            <w:pPr>
              <w:pStyle w:val="TAC"/>
              <w:rPr>
                <w:rFonts w:ascii="Times New Roman" w:hAnsi="Times New Roman"/>
                <w:sz w:val="20"/>
              </w:rPr>
            </w:pPr>
            <w:r w:rsidRPr="00D10D70">
              <w:rPr>
                <w:rFonts w:ascii="Times New Roman" w:hAnsi="Times New Roman"/>
                <w:sz w:val="20"/>
              </w:rPr>
              <w:t>60</w:t>
            </w:r>
          </w:p>
        </w:tc>
        <w:tc>
          <w:tcPr>
            <w:tcW w:w="838" w:type="pct"/>
            <w:vMerge/>
            <w:vAlign w:val="center"/>
          </w:tcPr>
          <w:p w14:paraId="61143CCD" w14:textId="77777777" w:rsidR="00A745E7" w:rsidRPr="00D10D70" w:rsidRDefault="00A745E7" w:rsidP="00A745E7">
            <w:pPr>
              <w:pStyle w:val="TAC"/>
              <w:rPr>
                <w:rFonts w:ascii="Times New Roman" w:hAnsi="Times New Roman"/>
                <w:sz w:val="20"/>
              </w:rPr>
            </w:pPr>
          </w:p>
        </w:tc>
        <w:tc>
          <w:tcPr>
            <w:tcW w:w="838" w:type="pct"/>
            <w:vMerge/>
            <w:shd w:val="clear" w:color="auto" w:fill="auto"/>
            <w:vAlign w:val="center"/>
          </w:tcPr>
          <w:p w14:paraId="606D6AD3" w14:textId="77777777" w:rsidR="00A745E7" w:rsidRPr="00D10D70" w:rsidRDefault="00A745E7" w:rsidP="00A745E7">
            <w:pPr>
              <w:pStyle w:val="TAC"/>
              <w:rPr>
                <w:rFonts w:ascii="Times New Roman" w:hAnsi="Times New Roman"/>
                <w:sz w:val="20"/>
              </w:rPr>
            </w:pPr>
          </w:p>
        </w:tc>
        <w:tc>
          <w:tcPr>
            <w:tcW w:w="419" w:type="pct"/>
            <w:vMerge/>
            <w:shd w:val="clear" w:color="auto" w:fill="auto"/>
            <w:vAlign w:val="center"/>
          </w:tcPr>
          <w:p w14:paraId="60A7FF23" w14:textId="77777777" w:rsidR="00A745E7" w:rsidRPr="00D10D70" w:rsidRDefault="00A745E7" w:rsidP="00A745E7">
            <w:pPr>
              <w:pStyle w:val="TAC"/>
              <w:rPr>
                <w:rFonts w:ascii="Times New Roman" w:hAnsi="Times New Roman"/>
                <w:sz w:val="20"/>
              </w:rPr>
            </w:pPr>
          </w:p>
        </w:tc>
        <w:tc>
          <w:tcPr>
            <w:tcW w:w="420" w:type="pct"/>
            <w:vMerge/>
            <w:shd w:val="clear" w:color="auto" w:fill="auto"/>
            <w:vAlign w:val="center"/>
          </w:tcPr>
          <w:p w14:paraId="27F3BD6E" w14:textId="77777777" w:rsidR="00A745E7" w:rsidRPr="00D10D70" w:rsidRDefault="00A745E7" w:rsidP="00A745E7">
            <w:pPr>
              <w:pStyle w:val="TAC"/>
              <w:rPr>
                <w:rFonts w:ascii="Times New Roman" w:hAnsi="Times New Roman"/>
                <w:sz w:val="20"/>
              </w:rPr>
            </w:pPr>
          </w:p>
        </w:tc>
        <w:tc>
          <w:tcPr>
            <w:tcW w:w="559" w:type="pct"/>
            <w:vAlign w:val="center"/>
          </w:tcPr>
          <w:p w14:paraId="4CB6E506" w14:textId="77777777" w:rsidR="00A745E7" w:rsidRPr="00D10D70" w:rsidRDefault="00A745E7" w:rsidP="00A745E7">
            <w:pPr>
              <w:pStyle w:val="TAC"/>
              <w:rPr>
                <w:rFonts w:ascii="Times New Roman" w:hAnsi="Times New Roman"/>
                <w:sz w:val="20"/>
              </w:rPr>
            </w:pPr>
          </w:p>
        </w:tc>
        <w:tc>
          <w:tcPr>
            <w:tcW w:w="559" w:type="pct"/>
            <w:vAlign w:val="center"/>
          </w:tcPr>
          <w:p w14:paraId="1F7CFCA3" w14:textId="3782D677" w:rsidR="00A745E7" w:rsidRPr="00D10D70" w:rsidRDefault="00A745E7" w:rsidP="00A745E7">
            <w:pPr>
              <w:pStyle w:val="TAC"/>
              <w:rPr>
                <w:rFonts w:ascii="Times New Roman" w:hAnsi="Times New Roman"/>
                <w:sz w:val="20"/>
              </w:rPr>
            </w:pPr>
            <w:r>
              <w:rPr>
                <w:rFonts w:eastAsia="SimSun" w:cs="Arial"/>
                <w:color w:val="000000" w:themeColor="text1"/>
                <w:kern w:val="24"/>
              </w:rPr>
              <w:t> </w:t>
            </w:r>
          </w:p>
        </w:tc>
        <w:tc>
          <w:tcPr>
            <w:tcW w:w="458" w:type="pct"/>
            <w:vMerge/>
            <w:shd w:val="clear" w:color="auto" w:fill="auto"/>
            <w:vAlign w:val="center"/>
          </w:tcPr>
          <w:p w14:paraId="18F4AA72" w14:textId="77777777" w:rsidR="00A745E7" w:rsidRPr="00D10D70" w:rsidRDefault="00A745E7" w:rsidP="00A745E7">
            <w:pPr>
              <w:pStyle w:val="TAC"/>
              <w:rPr>
                <w:rFonts w:ascii="Times New Roman" w:hAnsi="Times New Roman"/>
                <w:sz w:val="20"/>
              </w:rPr>
            </w:pPr>
          </w:p>
        </w:tc>
      </w:tr>
      <w:tr w:rsidR="00A745E7" w:rsidRPr="005F2A1E" w14:paraId="5FD90ED4" w14:textId="77777777" w:rsidTr="00A745E7">
        <w:trPr>
          <w:trHeight w:val="255"/>
          <w:jc w:val="center"/>
        </w:trPr>
        <w:tc>
          <w:tcPr>
            <w:tcW w:w="559" w:type="pct"/>
            <w:vMerge w:val="restart"/>
            <w:shd w:val="clear" w:color="auto" w:fill="auto"/>
            <w:vAlign w:val="center"/>
          </w:tcPr>
          <w:p w14:paraId="0D9ACF23" w14:textId="4849E3E6" w:rsidR="00A745E7" w:rsidRPr="00D10D70" w:rsidRDefault="00A745E7" w:rsidP="00A745E7">
            <w:pPr>
              <w:pStyle w:val="TAC"/>
              <w:rPr>
                <w:rFonts w:ascii="Times New Roman" w:hAnsi="Times New Roman"/>
                <w:sz w:val="20"/>
              </w:rPr>
            </w:pPr>
            <w:r>
              <w:rPr>
                <w:rFonts w:ascii="Times New Roman" w:hAnsi="Times New Roman"/>
                <w:sz w:val="20"/>
              </w:rPr>
              <w:t>n71</w:t>
            </w:r>
          </w:p>
        </w:tc>
        <w:tc>
          <w:tcPr>
            <w:tcW w:w="350" w:type="pct"/>
            <w:vAlign w:val="center"/>
          </w:tcPr>
          <w:p w14:paraId="070919E1" w14:textId="06F5E823" w:rsidR="00A745E7" w:rsidRPr="00D10D70" w:rsidRDefault="00A745E7" w:rsidP="00A745E7">
            <w:pPr>
              <w:pStyle w:val="TAC"/>
              <w:rPr>
                <w:rFonts w:ascii="Times New Roman" w:hAnsi="Times New Roman"/>
                <w:sz w:val="20"/>
              </w:rPr>
            </w:pPr>
            <w:r w:rsidRPr="00D10D70">
              <w:rPr>
                <w:rFonts w:ascii="Times New Roman" w:hAnsi="Times New Roman"/>
                <w:sz w:val="20"/>
              </w:rPr>
              <w:t>15</w:t>
            </w:r>
          </w:p>
        </w:tc>
        <w:tc>
          <w:tcPr>
            <w:tcW w:w="838" w:type="pct"/>
            <w:vMerge w:val="restart"/>
            <w:vAlign w:val="center"/>
          </w:tcPr>
          <w:p w14:paraId="03328E01" w14:textId="7D0B4205" w:rsidR="00A745E7" w:rsidRPr="00D10D70" w:rsidRDefault="00A745E7" w:rsidP="00A745E7">
            <w:pPr>
              <w:pStyle w:val="TAC"/>
              <w:rPr>
                <w:rFonts w:ascii="Times New Roman" w:hAnsi="Times New Roman"/>
                <w:sz w:val="20"/>
              </w:rPr>
            </w:pPr>
            <w:r>
              <w:rPr>
                <w:rFonts w:ascii="Times New Roman" w:hAnsi="Times New Roman"/>
                <w:sz w:val="20"/>
              </w:rPr>
              <w:t>35</w:t>
            </w:r>
          </w:p>
        </w:tc>
        <w:tc>
          <w:tcPr>
            <w:tcW w:w="838" w:type="pct"/>
            <w:vMerge w:val="restart"/>
            <w:shd w:val="clear" w:color="auto" w:fill="auto"/>
            <w:vAlign w:val="center"/>
          </w:tcPr>
          <w:p w14:paraId="457E77DB" w14:textId="32292581" w:rsidR="00A745E7" w:rsidRPr="00D10D70" w:rsidRDefault="00A745E7" w:rsidP="00A745E7">
            <w:pPr>
              <w:pStyle w:val="TAC"/>
              <w:rPr>
                <w:rFonts w:ascii="Times New Roman" w:hAnsi="Times New Roman"/>
                <w:sz w:val="20"/>
              </w:rPr>
            </w:pPr>
            <w:r>
              <w:rPr>
                <w:rFonts w:ascii="Times New Roman" w:hAnsi="Times New Roman"/>
                <w:sz w:val="20"/>
              </w:rPr>
              <w:t>20</w:t>
            </w:r>
          </w:p>
        </w:tc>
        <w:tc>
          <w:tcPr>
            <w:tcW w:w="419" w:type="pct"/>
            <w:vMerge w:val="restart"/>
            <w:shd w:val="clear" w:color="auto" w:fill="auto"/>
            <w:vAlign w:val="center"/>
          </w:tcPr>
          <w:p w14:paraId="1FC8EEF2" w14:textId="1D3E0646" w:rsidR="00A745E7" w:rsidRPr="00D10D70" w:rsidRDefault="00A745E7" w:rsidP="00A745E7">
            <w:pPr>
              <w:pStyle w:val="TAC"/>
              <w:rPr>
                <w:rFonts w:ascii="Times New Roman" w:hAnsi="Times New Roman"/>
                <w:sz w:val="20"/>
              </w:rPr>
            </w:pPr>
            <w:r>
              <w:rPr>
                <w:rFonts w:eastAsia="SimSun" w:cs="Arial"/>
                <w:color w:val="000000" w:themeColor="text1"/>
                <w:kern w:val="24"/>
              </w:rPr>
              <w:t>634.5</w:t>
            </w:r>
          </w:p>
        </w:tc>
        <w:tc>
          <w:tcPr>
            <w:tcW w:w="420" w:type="pct"/>
            <w:vMerge w:val="restart"/>
            <w:shd w:val="clear" w:color="auto" w:fill="auto"/>
            <w:vAlign w:val="center"/>
          </w:tcPr>
          <w:p w14:paraId="7A8370FC" w14:textId="6F837AA0" w:rsidR="00A745E7" w:rsidRPr="00D10D70" w:rsidRDefault="00A745E7" w:rsidP="00A745E7">
            <w:pPr>
              <w:pStyle w:val="TAC"/>
              <w:rPr>
                <w:rFonts w:ascii="Times New Roman" w:hAnsi="Times New Roman"/>
                <w:sz w:val="20"/>
              </w:rPr>
            </w:pPr>
            <w:r>
              <w:rPr>
                <w:rFonts w:eastAsia="SimSun" w:cs="Arial"/>
                <w:color w:val="000000" w:themeColor="text1"/>
                <w:kern w:val="24"/>
              </w:rPr>
              <w:t>680.5</w:t>
            </w:r>
          </w:p>
        </w:tc>
        <w:tc>
          <w:tcPr>
            <w:tcW w:w="559" w:type="pct"/>
            <w:vAlign w:val="center"/>
          </w:tcPr>
          <w:p w14:paraId="1F9260CB" w14:textId="46E99B44" w:rsidR="00A745E7" w:rsidRPr="00D10D70" w:rsidRDefault="00A745E7" w:rsidP="00A745E7">
            <w:pPr>
              <w:pStyle w:val="TAC"/>
              <w:rPr>
                <w:rFonts w:ascii="Times New Roman" w:hAnsi="Times New Roman"/>
                <w:sz w:val="20"/>
              </w:rPr>
            </w:pPr>
            <w:r w:rsidRPr="00D10D70">
              <w:rPr>
                <w:rFonts w:ascii="Times New Roman" w:hAnsi="Times New Roman"/>
                <w:sz w:val="20"/>
              </w:rPr>
              <w:t>2</w:t>
            </w:r>
            <w:r>
              <w:rPr>
                <w:rFonts w:ascii="Times New Roman" w:hAnsi="Times New Roman"/>
                <w:sz w:val="20"/>
              </w:rPr>
              <w:t>5</w:t>
            </w:r>
            <w:r w:rsidRPr="00D10D70">
              <w:rPr>
                <w:rFonts w:ascii="Times New Roman" w:hAnsi="Times New Roman"/>
                <w:sz w:val="20"/>
                <w:vertAlign w:val="superscript"/>
              </w:rPr>
              <w:t>2</w:t>
            </w:r>
          </w:p>
        </w:tc>
        <w:tc>
          <w:tcPr>
            <w:tcW w:w="559" w:type="pct"/>
            <w:vAlign w:val="center"/>
          </w:tcPr>
          <w:p w14:paraId="4D981F4A" w14:textId="316A523F" w:rsidR="00A745E7" w:rsidRPr="00D10D70" w:rsidRDefault="00A745E7" w:rsidP="00A745E7">
            <w:pPr>
              <w:pStyle w:val="TAC"/>
              <w:rPr>
                <w:rFonts w:ascii="Times New Roman" w:hAnsi="Times New Roman"/>
                <w:sz w:val="20"/>
              </w:rPr>
            </w:pPr>
            <w:r>
              <w:rPr>
                <w:rFonts w:eastAsia="SimSun" w:cs="Arial"/>
                <w:color w:val="000000" w:themeColor="text1"/>
                <w:kern w:val="24"/>
              </w:rPr>
              <w:t>[-80.7]</w:t>
            </w:r>
          </w:p>
        </w:tc>
        <w:tc>
          <w:tcPr>
            <w:tcW w:w="458" w:type="pct"/>
            <w:vMerge w:val="restart"/>
            <w:shd w:val="clear" w:color="auto" w:fill="auto"/>
            <w:vAlign w:val="center"/>
          </w:tcPr>
          <w:p w14:paraId="5FF54807" w14:textId="5559311F" w:rsidR="00A745E7" w:rsidRPr="00D10D70" w:rsidRDefault="00A745E7" w:rsidP="00A745E7">
            <w:pPr>
              <w:pStyle w:val="TAC"/>
              <w:rPr>
                <w:rFonts w:ascii="Times New Roman" w:hAnsi="Times New Roman"/>
                <w:sz w:val="20"/>
              </w:rPr>
            </w:pPr>
            <w:r>
              <w:rPr>
                <w:rFonts w:ascii="Times New Roman" w:hAnsi="Times New Roman"/>
                <w:sz w:val="20"/>
              </w:rPr>
              <w:t>FDD</w:t>
            </w:r>
          </w:p>
        </w:tc>
      </w:tr>
      <w:tr w:rsidR="00A745E7" w:rsidRPr="005F2A1E" w14:paraId="564D314A" w14:textId="77777777" w:rsidTr="00A745E7">
        <w:trPr>
          <w:trHeight w:val="255"/>
          <w:jc w:val="center"/>
        </w:trPr>
        <w:tc>
          <w:tcPr>
            <w:tcW w:w="559" w:type="pct"/>
            <w:vMerge/>
            <w:shd w:val="clear" w:color="auto" w:fill="auto"/>
            <w:vAlign w:val="center"/>
          </w:tcPr>
          <w:p w14:paraId="38B54D12" w14:textId="77777777" w:rsidR="00A745E7" w:rsidRPr="00D10D70" w:rsidRDefault="00A745E7" w:rsidP="00A745E7">
            <w:pPr>
              <w:pStyle w:val="TAC"/>
              <w:rPr>
                <w:rFonts w:ascii="Times New Roman" w:hAnsi="Times New Roman"/>
                <w:sz w:val="20"/>
              </w:rPr>
            </w:pPr>
          </w:p>
        </w:tc>
        <w:tc>
          <w:tcPr>
            <w:tcW w:w="350" w:type="pct"/>
            <w:vAlign w:val="center"/>
          </w:tcPr>
          <w:p w14:paraId="1E5A757F" w14:textId="22D73120" w:rsidR="00A745E7" w:rsidRPr="00D10D70" w:rsidRDefault="00A745E7" w:rsidP="00A745E7">
            <w:pPr>
              <w:pStyle w:val="TAC"/>
              <w:rPr>
                <w:rFonts w:ascii="Times New Roman" w:hAnsi="Times New Roman"/>
                <w:sz w:val="20"/>
              </w:rPr>
            </w:pPr>
            <w:r w:rsidRPr="00D10D70">
              <w:rPr>
                <w:rFonts w:ascii="Times New Roman" w:hAnsi="Times New Roman"/>
                <w:sz w:val="20"/>
              </w:rPr>
              <w:t>30</w:t>
            </w:r>
          </w:p>
        </w:tc>
        <w:tc>
          <w:tcPr>
            <w:tcW w:w="838" w:type="pct"/>
            <w:vMerge/>
            <w:vAlign w:val="center"/>
          </w:tcPr>
          <w:p w14:paraId="0F5A4755" w14:textId="77777777" w:rsidR="00A745E7" w:rsidRPr="00D10D70" w:rsidRDefault="00A745E7" w:rsidP="00A745E7">
            <w:pPr>
              <w:pStyle w:val="TAC"/>
              <w:rPr>
                <w:rFonts w:ascii="Times New Roman" w:hAnsi="Times New Roman"/>
                <w:sz w:val="20"/>
              </w:rPr>
            </w:pPr>
          </w:p>
        </w:tc>
        <w:tc>
          <w:tcPr>
            <w:tcW w:w="838" w:type="pct"/>
            <w:vMerge/>
            <w:shd w:val="clear" w:color="auto" w:fill="auto"/>
            <w:vAlign w:val="center"/>
          </w:tcPr>
          <w:p w14:paraId="156F3237" w14:textId="77777777" w:rsidR="00A745E7" w:rsidRPr="00D10D70" w:rsidRDefault="00A745E7" w:rsidP="00A745E7">
            <w:pPr>
              <w:pStyle w:val="TAC"/>
              <w:rPr>
                <w:rFonts w:ascii="Times New Roman" w:hAnsi="Times New Roman"/>
                <w:sz w:val="20"/>
              </w:rPr>
            </w:pPr>
          </w:p>
        </w:tc>
        <w:tc>
          <w:tcPr>
            <w:tcW w:w="419" w:type="pct"/>
            <w:vMerge/>
            <w:shd w:val="clear" w:color="auto" w:fill="auto"/>
            <w:vAlign w:val="center"/>
          </w:tcPr>
          <w:p w14:paraId="65E63382" w14:textId="77777777" w:rsidR="00A745E7" w:rsidRPr="00D10D70" w:rsidRDefault="00A745E7" w:rsidP="00A745E7">
            <w:pPr>
              <w:pStyle w:val="TAC"/>
              <w:rPr>
                <w:rFonts w:ascii="Times New Roman" w:hAnsi="Times New Roman"/>
                <w:sz w:val="20"/>
              </w:rPr>
            </w:pPr>
          </w:p>
        </w:tc>
        <w:tc>
          <w:tcPr>
            <w:tcW w:w="420" w:type="pct"/>
            <w:vMerge/>
            <w:shd w:val="clear" w:color="auto" w:fill="auto"/>
            <w:vAlign w:val="center"/>
          </w:tcPr>
          <w:p w14:paraId="4B52DFA9" w14:textId="77777777" w:rsidR="00A745E7" w:rsidRPr="00D10D70" w:rsidRDefault="00A745E7" w:rsidP="00A745E7">
            <w:pPr>
              <w:pStyle w:val="TAC"/>
              <w:rPr>
                <w:rFonts w:ascii="Times New Roman" w:hAnsi="Times New Roman"/>
                <w:sz w:val="20"/>
              </w:rPr>
            </w:pPr>
          </w:p>
        </w:tc>
        <w:tc>
          <w:tcPr>
            <w:tcW w:w="559" w:type="pct"/>
            <w:vAlign w:val="center"/>
          </w:tcPr>
          <w:p w14:paraId="455B43A4" w14:textId="0AF6671C" w:rsidR="00A745E7" w:rsidRPr="00D10D70" w:rsidRDefault="00A745E7" w:rsidP="00A745E7">
            <w:pPr>
              <w:pStyle w:val="TAC"/>
              <w:rPr>
                <w:rFonts w:ascii="Times New Roman" w:hAnsi="Times New Roman"/>
                <w:sz w:val="20"/>
              </w:rPr>
            </w:pPr>
            <w:r w:rsidRPr="00D10D70">
              <w:rPr>
                <w:rFonts w:ascii="Times New Roman" w:hAnsi="Times New Roman"/>
                <w:sz w:val="20"/>
              </w:rPr>
              <w:t>1</w:t>
            </w:r>
            <w:r>
              <w:rPr>
                <w:rFonts w:ascii="Times New Roman" w:hAnsi="Times New Roman"/>
                <w:sz w:val="20"/>
              </w:rPr>
              <w:t>0</w:t>
            </w:r>
            <w:r w:rsidRPr="00D10D70">
              <w:rPr>
                <w:rFonts w:ascii="Times New Roman" w:hAnsi="Times New Roman"/>
                <w:sz w:val="20"/>
                <w:vertAlign w:val="superscript"/>
              </w:rPr>
              <w:t>2</w:t>
            </w:r>
          </w:p>
        </w:tc>
        <w:tc>
          <w:tcPr>
            <w:tcW w:w="559" w:type="pct"/>
            <w:vAlign w:val="center"/>
          </w:tcPr>
          <w:p w14:paraId="593EBDF9" w14:textId="56E20B82" w:rsidR="00A745E7" w:rsidRPr="00D10D70" w:rsidRDefault="00A745E7" w:rsidP="00A745E7">
            <w:pPr>
              <w:pStyle w:val="TAC"/>
              <w:rPr>
                <w:rFonts w:ascii="Times New Roman" w:hAnsi="Times New Roman"/>
                <w:sz w:val="20"/>
              </w:rPr>
            </w:pPr>
            <w:r>
              <w:rPr>
                <w:rFonts w:eastAsia="SimSun" w:cs="Arial"/>
                <w:color w:val="000000" w:themeColor="text1"/>
                <w:kern w:val="24"/>
              </w:rPr>
              <w:t>[-80.8]</w:t>
            </w:r>
          </w:p>
        </w:tc>
        <w:tc>
          <w:tcPr>
            <w:tcW w:w="458" w:type="pct"/>
            <w:vMerge/>
            <w:shd w:val="clear" w:color="auto" w:fill="auto"/>
            <w:vAlign w:val="center"/>
          </w:tcPr>
          <w:p w14:paraId="570AD9AA" w14:textId="77777777" w:rsidR="00A745E7" w:rsidRPr="00D10D70" w:rsidRDefault="00A745E7" w:rsidP="00A745E7">
            <w:pPr>
              <w:pStyle w:val="TAC"/>
              <w:rPr>
                <w:rFonts w:ascii="Times New Roman" w:hAnsi="Times New Roman"/>
                <w:sz w:val="20"/>
              </w:rPr>
            </w:pPr>
          </w:p>
        </w:tc>
      </w:tr>
      <w:tr w:rsidR="00A745E7" w:rsidRPr="005F2A1E" w14:paraId="01664B75" w14:textId="77777777" w:rsidTr="00A745E7">
        <w:trPr>
          <w:trHeight w:val="255"/>
          <w:jc w:val="center"/>
        </w:trPr>
        <w:tc>
          <w:tcPr>
            <w:tcW w:w="559" w:type="pct"/>
            <w:vMerge/>
            <w:shd w:val="clear" w:color="auto" w:fill="auto"/>
            <w:vAlign w:val="center"/>
          </w:tcPr>
          <w:p w14:paraId="0554C437" w14:textId="77777777" w:rsidR="00A745E7" w:rsidRPr="00D10D70" w:rsidRDefault="00A745E7" w:rsidP="00A745E7">
            <w:pPr>
              <w:pStyle w:val="TAC"/>
              <w:rPr>
                <w:rFonts w:ascii="Times New Roman" w:hAnsi="Times New Roman"/>
                <w:sz w:val="20"/>
              </w:rPr>
            </w:pPr>
          </w:p>
        </w:tc>
        <w:tc>
          <w:tcPr>
            <w:tcW w:w="350" w:type="pct"/>
            <w:vAlign w:val="center"/>
          </w:tcPr>
          <w:p w14:paraId="1FF823CF" w14:textId="34846B1F" w:rsidR="00A745E7" w:rsidRPr="00D10D70" w:rsidRDefault="00A745E7" w:rsidP="00A745E7">
            <w:pPr>
              <w:pStyle w:val="TAC"/>
              <w:rPr>
                <w:rFonts w:ascii="Times New Roman" w:hAnsi="Times New Roman"/>
                <w:sz w:val="20"/>
              </w:rPr>
            </w:pPr>
            <w:r w:rsidRPr="00D10D70">
              <w:rPr>
                <w:rFonts w:ascii="Times New Roman" w:hAnsi="Times New Roman"/>
                <w:sz w:val="20"/>
              </w:rPr>
              <w:t>60</w:t>
            </w:r>
          </w:p>
        </w:tc>
        <w:tc>
          <w:tcPr>
            <w:tcW w:w="838" w:type="pct"/>
            <w:vMerge/>
            <w:vAlign w:val="center"/>
          </w:tcPr>
          <w:p w14:paraId="0D828E06" w14:textId="77777777" w:rsidR="00A745E7" w:rsidRPr="00D10D70" w:rsidRDefault="00A745E7" w:rsidP="00A745E7">
            <w:pPr>
              <w:pStyle w:val="TAC"/>
              <w:rPr>
                <w:rFonts w:ascii="Times New Roman" w:hAnsi="Times New Roman"/>
                <w:sz w:val="20"/>
              </w:rPr>
            </w:pPr>
          </w:p>
        </w:tc>
        <w:tc>
          <w:tcPr>
            <w:tcW w:w="838" w:type="pct"/>
            <w:vMerge/>
            <w:shd w:val="clear" w:color="auto" w:fill="auto"/>
            <w:vAlign w:val="center"/>
          </w:tcPr>
          <w:p w14:paraId="648F3D24" w14:textId="77777777" w:rsidR="00A745E7" w:rsidRPr="00D10D70" w:rsidRDefault="00A745E7" w:rsidP="00A745E7">
            <w:pPr>
              <w:pStyle w:val="TAC"/>
              <w:rPr>
                <w:rFonts w:ascii="Times New Roman" w:hAnsi="Times New Roman"/>
                <w:sz w:val="20"/>
              </w:rPr>
            </w:pPr>
          </w:p>
        </w:tc>
        <w:tc>
          <w:tcPr>
            <w:tcW w:w="419" w:type="pct"/>
            <w:vMerge/>
            <w:shd w:val="clear" w:color="auto" w:fill="auto"/>
            <w:vAlign w:val="center"/>
          </w:tcPr>
          <w:p w14:paraId="66297A6C" w14:textId="77777777" w:rsidR="00A745E7" w:rsidRPr="00D10D70" w:rsidRDefault="00A745E7" w:rsidP="00A745E7">
            <w:pPr>
              <w:pStyle w:val="TAC"/>
              <w:rPr>
                <w:rFonts w:ascii="Times New Roman" w:hAnsi="Times New Roman"/>
                <w:sz w:val="20"/>
              </w:rPr>
            </w:pPr>
          </w:p>
        </w:tc>
        <w:tc>
          <w:tcPr>
            <w:tcW w:w="420" w:type="pct"/>
            <w:vMerge/>
            <w:shd w:val="clear" w:color="auto" w:fill="auto"/>
            <w:vAlign w:val="center"/>
          </w:tcPr>
          <w:p w14:paraId="604A7419" w14:textId="77777777" w:rsidR="00A745E7" w:rsidRPr="00D10D70" w:rsidRDefault="00A745E7" w:rsidP="00A745E7">
            <w:pPr>
              <w:pStyle w:val="TAC"/>
              <w:rPr>
                <w:rFonts w:ascii="Times New Roman" w:hAnsi="Times New Roman"/>
                <w:sz w:val="20"/>
              </w:rPr>
            </w:pPr>
          </w:p>
        </w:tc>
        <w:tc>
          <w:tcPr>
            <w:tcW w:w="559" w:type="pct"/>
            <w:vAlign w:val="center"/>
          </w:tcPr>
          <w:p w14:paraId="2354CE62" w14:textId="77777777" w:rsidR="00A745E7" w:rsidRPr="00D10D70" w:rsidRDefault="00A745E7" w:rsidP="00A745E7">
            <w:pPr>
              <w:pStyle w:val="TAC"/>
              <w:rPr>
                <w:rFonts w:ascii="Times New Roman" w:hAnsi="Times New Roman"/>
                <w:sz w:val="20"/>
              </w:rPr>
            </w:pPr>
          </w:p>
        </w:tc>
        <w:tc>
          <w:tcPr>
            <w:tcW w:w="559" w:type="pct"/>
            <w:vAlign w:val="center"/>
          </w:tcPr>
          <w:p w14:paraId="077E3D47" w14:textId="77777777" w:rsidR="00A745E7" w:rsidRPr="00D10D70" w:rsidRDefault="00A745E7" w:rsidP="00A745E7">
            <w:pPr>
              <w:pStyle w:val="TAC"/>
              <w:rPr>
                <w:rFonts w:ascii="Times New Roman" w:hAnsi="Times New Roman"/>
                <w:sz w:val="20"/>
              </w:rPr>
            </w:pPr>
          </w:p>
        </w:tc>
        <w:tc>
          <w:tcPr>
            <w:tcW w:w="458" w:type="pct"/>
            <w:vMerge/>
            <w:shd w:val="clear" w:color="auto" w:fill="auto"/>
            <w:vAlign w:val="center"/>
          </w:tcPr>
          <w:p w14:paraId="11017EB3" w14:textId="77777777" w:rsidR="00A745E7" w:rsidRPr="00D10D70" w:rsidRDefault="00A745E7" w:rsidP="00A745E7">
            <w:pPr>
              <w:pStyle w:val="TAC"/>
              <w:rPr>
                <w:rFonts w:ascii="Times New Roman" w:hAnsi="Times New Roman"/>
                <w:sz w:val="20"/>
              </w:rPr>
            </w:pPr>
          </w:p>
        </w:tc>
      </w:tr>
      <w:tr w:rsidR="00A745E7" w:rsidRPr="005F2A1E" w14:paraId="74E92CB9" w14:textId="77777777" w:rsidTr="005959DB">
        <w:trPr>
          <w:trHeight w:val="255"/>
          <w:jc w:val="center"/>
        </w:trPr>
        <w:tc>
          <w:tcPr>
            <w:tcW w:w="5000" w:type="pct"/>
            <w:gridSpan w:val="9"/>
            <w:vAlign w:val="center"/>
          </w:tcPr>
          <w:p w14:paraId="3B5D0D1B" w14:textId="77777777" w:rsidR="00A745E7" w:rsidRPr="00D10D70" w:rsidRDefault="00A745E7" w:rsidP="00A745E7">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7BCCA52A" w14:textId="77777777" w:rsidR="00A745E7" w:rsidRPr="00D10D70" w:rsidRDefault="00A745E7" w:rsidP="00A745E7">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0A90B5B9" w14:textId="010664D7" w:rsidR="00B212D7" w:rsidRDefault="00B212D7" w:rsidP="00A810FF">
      <w:pPr>
        <w:rPr>
          <w:b/>
          <w:szCs w:val="22"/>
        </w:rPr>
      </w:pPr>
    </w:p>
    <w:p w14:paraId="6D574486" w14:textId="0836E0ED" w:rsidR="00136189" w:rsidRPr="00136189" w:rsidRDefault="00CA0136" w:rsidP="00136189">
      <w:pPr>
        <w:jc w:val="both"/>
        <w:rPr>
          <w:szCs w:val="22"/>
        </w:rPr>
      </w:pPr>
      <w:r>
        <w:rPr>
          <w:szCs w:val="22"/>
        </w:rPr>
        <w:t>In this contribution we bring our views on how to address the remaining open points that we brought during last RAN4 #98-bis-e meeting</w:t>
      </w:r>
      <w:r w:rsidR="006D257E">
        <w:rPr>
          <w:szCs w:val="22"/>
        </w:rPr>
        <w:t xml:space="preserve"> and captured in WF [1]</w:t>
      </w:r>
      <w:r>
        <w:rPr>
          <w:szCs w:val="22"/>
        </w:rPr>
        <w:t>.</w:t>
      </w:r>
    </w:p>
    <w:p w14:paraId="26B50720" w14:textId="02407A7F" w:rsidR="00706FB3" w:rsidRDefault="00706FB3" w:rsidP="00706FB3">
      <w:pPr>
        <w:pStyle w:val="Heading3"/>
      </w:pPr>
      <w:r>
        <w:t>2.</w:t>
      </w:r>
      <w:r w:rsidRPr="00AF0B93">
        <w:rPr>
          <w:rFonts w:hint="eastAsia"/>
        </w:rPr>
        <w:t>1</w:t>
      </w:r>
      <w:r w:rsidRPr="00AF0B93">
        <w:tab/>
      </w:r>
      <w:r>
        <w:t xml:space="preserve">Impact on </w:t>
      </w:r>
      <w:r w:rsidRPr="00706FB3">
        <w:t xml:space="preserve">Asymmetric </w:t>
      </w:r>
      <w:r>
        <w:t>C</w:t>
      </w:r>
      <w:r w:rsidRPr="00706FB3">
        <w:t xml:space="preserve">hannel </w:t>
      </w:r>
      <w:r>
        <w:t>B</w:t>
      </w:r>
      <w:r w:rsidRPr="00706FB3">
        <w:t>andwidths</w:t>
      </w:r>
    </w:p>
    <w:p w14:paraId="7EA8176D" w14:textId="03FC1303" w:rsidR="00706FB3" w:rsidRDefault="009A226B" w:rsidP="001C37F9">
      <w:pPr>
        <w:jc w:val="both"/>
      </w:pPr>
      <w:bookmarkStart w:id="12" w:name="_Hlk71194723"/>
      <w:r>
        <w:t>The impact o</w:t>
      </w:r>
      <w:r w:rsidR="006D257E">
        <w:t>f UL 20MHz/DL 35MHz introduction in TS 38.101-1 on</w:t>
      </w:r>
      <w:r w:rsidR="00432503">
        <w:t xml:space="preserve"> subclause “</w:t>
      </w:r>
      <w:r w:rsidR="00432503" w:rsidRPr="00432503">
        <w:t>5.3.6 Asymmetric channel bandwidths</w:t>
      </w:r>
      <w:r w:rsidR="00432503">
        <w:t xml:space="preserve">” has not been previously considered. </w:t>
      </w:r>
      <w:r w:rsidR="00C42356">
        <w:t xml:space="preserve">Also, since </w:t>
      </w:r>
      <w:r w:rsidR="006D257E">
        <w:t>3</w:t>
      </w:r>
      <w:r w:rsidR="00C42356">
        <w:t>5MHz CBW is only applicable to downlink operation, subclause “</w:t>
      </w:r>
      <w:r w:rsidR="00C42356" w:rsidRPr="00C42356">
        <w:t>5.3.5 UE channel bandwidth per operating band</w:t>
      </w:r>
      <w:r w:rsidR="00C42356">
        <w:t>” needs to be updated accordingly.</w:t>
      </w:r>
      <w:r w:rsidR="00C42356" w:rsidRPr="00C42356">
        <w:t xml:space="preserve"> </w:t>
      </w:r>
      <w:r w:rsidR="00C42356">
        <w:t>We make proposal</w:t>
      </w:r>
      <w:r w:rsidR="0053049D">
        <w:t xml:space="preserve"> </w:t>
      </w:r>
      <w:r w:rsidR="00852EF1">
        <w:t>1</w:t>
      </w:r>
      <w:r w:rsidR="0053049D">
        <w:t xml:space="preserve"> in </w:t>
      </w:r>
      <w:r w:rsidR="0053049D">
        <w:fldChar w:fldCharType="begin"/>
      </w:r>
      <w:r w:rsidR="0053049D">
        <w:instrText xml:space="preserve"> REF _Ref71125150 \h </w:instrText>
      </w:r>
      <w:r w:rsidR="001C37F9">
        <w:instrText xml:space="preserve"> \* MERGEFORMAT </w:instrText>
      </w:r>
      <w:r w:rsidR="0053049D">
        <w:fldChar w:fldCharType="separate"/>
      </w:r>
      <w:r w:rsidR="0053049D">
        <w:t xml:space="preserve">Table </w:t>
      </w:r>
      <w:r w:rsidR="0053049D">
        <w:rPr>
          <w:noProof/>
        </w:rPr>
        <w:t>2</w:t>
      </w:r>
      <w:r w:rsidR="0053049D">
        <w:fldChar w:fldCharType="end"/>
      </w:r>
      <w:r w:rsidR="0053049D">
        <w:t xml:space="preserve"> and </w:t>
      </w:r>
      <w:r w:rsidR="0053049D">
        <w:fldChar w:fldCharType="begin"/>
      </w:r>
      <w:r w:rsidR="0053049D">
        <w:instrText xml:space="preserve"> REF _Ref71123824 \h </w:instrText>
      </w:r>
      <w:r w:rsidR="001C37F9">
        <w:instrText xml:space="preserve"> \* MERGEFORMAT </w:instrText>
      </w:r>
      <w:r w:rsidR="0053049D">
        <w:fldChar w:fldCharType="separate"/>
      </w:r>
      <w:r w:rsidR="0053049D">
        <w:t xml:space="preserve">Table </w:t>
      </w:r>
      <w:r w:rsidR="0053049D">
        <w:rPr>
          <w:noProof/>
        </w:rPr>
        <w:t>3</w:t>
      </w:r>
      <w:r w:rsidR="0053049D">
        <w:fldChar w:fldCharType="end"/>
      </w:r>
      <w:r w:rsidR="00C42356">
        <w:t xml:space="preserve"> f</w:t>
      </w:r>
      <w:r w:rsidR="00432503">
        <w:t xml:space="preserve">or </w:t>
      </w:r>
      <w:r w:rsidR="00C42356">
        <w:t>“</w:t>
      </w:r>
      <w:bookmarkStart w:id="13" w:name="_Hlk71194536"/>
      <w:r w:rsidR="00C42356" w:rsidRPr="00C42356">
        <w:t>Table 5.3.5-1 Channel bandwidths for each NR band</w:t>
      </w:r>
      <w:bookmarkEnd w:id="13"/>
      <w:r w:rsidR="00C42356">
        <w:t>” and “</w:t>
      </w:r>
      <w:r w:rsidR="00C42356" w:rsidRPr="00432503">
        <w:t>Table 5.3.6-1: FDD asymmetric UL and DL channel bandwidth combinations</w:t>
      </w:r>
      <w:r w:rsidR="00C42356">
        <w:t xml:space="preserve">” </w:t>
      </w:r>
      <w:r w:rsidR="0053049D">
        <w:t>respectively.</w:t>
      </w:r>
    </w:p>
    <w:p w14:paraId="7A8E07D2" w14:textId="483CC892" w:rsidR="00432503" w:rsidRDefault="00432503" w:rsidP="00706FB3">
      <w:r w:rsidRPr="00DD2996">
        <w:rPr>
          <w:b/>
          <w:szCs w:val="22"/>
        </w:rPr>
        <w:t xml:space="preserve">Proposal </w:t>
      </w:r>
      <w:r w:rsidR="006D257E">
        <w:rPr>
          <w:b/>
          <w:szCs w:val="22"/>
        </w:rPr>
        <w:t>1</w:t>
      </w:r>
      <w:r>
        <w:rPr>
          <w:b/>
          <w:szCs w:val="22"/>
        </w:rPr>
        <w:t xml:space="preserve">: </w:t>
      </w:r>
      <w:r w:rsidR="0053049D">
        <w:rPr>
          <w:b/>
          <w:szCs w:val="22"/>
        </w:rPr>
        <w:t xml:space="preserve">Adopt changes </w:t>
      </w:r>
      <w:r w:rsidR="004063EB">
        <w:rPr>
          <w:b/>
          <w:szCs w:val="22"/>
        </w:rPr>
        <w:t xml:space="preserve">highlighted </w:t>
      </w:r>
      <w:r w:rsidR="0053049D">
        <w:rPr>
          <w:b/>
          <w:szCs w:val="22"/>
        </w:rPr>
        <w:t>in</w:t>
      </w:r>
      <w:r w:rsidR="004063EB">
        <w:rPr>
          <w:b/>
          <w:szCs w:val="22"/>
        </w:rPr>
        <w:t xml:space="preserve"> yellow in</w:t>
      </w:r>
      <w:r w:rsidR="0053049D">
        <w:rPr>
          <w:b/>
          <w:szCs w:val="22"/>
        </w:rPr>
        <w:t xml:space="preserve"> </w:t>
      </w:r>
      <w:r w:rsidR="0053049D" w:rsidRPr="0053049D">
        <w:rPr>
          <w:b/>
        </w:rPr>
        <w:fldChar w:fldCharType="begin"/>
      </w:r>
      <w:r w:rsidR="0053049D" w:rsidRPr="0053049D">
        <w:rPr>
          <w:b/>
        </w:rPr>
        <w:instrText xml:space="preserve"> REF _Ref71125150 \h </w:instrText>
      </w:r>
      <w:r w:rsidR="0053049D">
        <w:rPr>
          <w:b/>
        </w:rPr>
        <w:instrText xml:space="preserve"> \* MERGEFORMAT </w:instrText>
      </w:r>
      <w:r w:rsidR="0053049D" w:rsidRPr="0053049D">
        <w:rPr>
          <w:b/>
        </w:rPr>
      </w:r>
      <w:r w:rsidR="0053049D" w:rsidRPr="0053049D">
        <w:rPr>
          <w:b/>
        </w:rPr>
        <w:fldChar w:fldCharType="separate"/>
      </w:r>
      <w:r w:rsidR="0053049D" w:rsidRPr="0053049D">
        <w:rPr>
          <w:b/>
        </w:rPr>
        <w:t xml:space="preserve">Table </w:t>
      </w:r>
      <w:r w:rsidR="0053049D" w:rsidRPr="0053049D">
        <w:rPr>
          <w:b/>
          <w:noProof/>
        </w:rPr>
        <w:t>2</w:t>
      </w:r>
      <w:r w:rsidR="0053049D" w:rsidRPr="0053049D">
        <w:rPr>
          <w:b/>
        </w:rPr>
        <w:fldChar w:fldCharType="end"/>
      </w:r>
      <w:r w:rsidR="0053049D" w:rsidRPr="0053049D">
        <w:rPr>
          <w:b/>
        </w:rPr>
        <w:t xml:space="preserve"> and </w:t>
      </w:r>
      <w:r w:rsidR="0053049D" w:rsidRPr="0053049D">
        <w:rPr>
          <w:b/>
        </w:rPr>
        <w:fldChar w:fldCharType="begin"/>
      </w:r>
      <w:r w:rsidR="0053049D" w:rsidRPr="0053049D">
        <w:rPr>
          <w:b/>
        </w:rPr>
        <w:instrText xml:space="preserve"> REF _Ref71123824 \h </w:instrText>
      </w:r>
      <w:r w:rsidR="0053049D">
        <w:rPr>
          <w:b/>
        </w:rPr>
        <w:instrText xml:space="preserve"> \* MERGEFORMAT </w:instrText>
      </w:r>
      <w:r w:rsidR="0053049D" w:rsidRPr="0053049D">
        <w:rPr>
          <w:b/>
        </w:rPr>
      </w:r>
      <w:r w:rsidR="0053049D" w:rsidRPr="0053049D">
        <w:rPr>
          <w:b/>
        </w:rPr>
        <w:fldChar w:fldCharType="separate"/>
      </w:r>
      <w:r w:rsidR="0053049D" w:rsidRPr="0053049D">
        <w:rPr>
          <w:b/>
        </w:rPr>
        <w:t xml:space="preserve">Table </w:t>
      </w:r>
      <w:r w:rsidR="0053049D" w:rsidRPr="0053049D">
        <w:rPr>
          <w:b/>
          <w:noProof/>
        </w:rPr>
        <w:t>3</w:t>
      </w:r>
      <w:r w:rsidR="0053049D" w:rsidRPr="0053049D">
        <w:rPr>
          <w:b/>
        </w:rPr>
        <w:fldChar w:fldCharType="end"/>
      </w:r>
      <w:r w:rsidR="0053049D">
        <w:rPr>
          <w:b/>
        </w:rPr>
        <w:t xml:space="preserve"> for introduction </w:t>
      </w:r>
      <w:r w:rsidR="0053049D">
        <w:rPr>
          <w:b/>
          <w:szCs w:val="22"/>
        </w:rPr>
        <w:t>of n</w:t>
      </w:r>
      <w:r w:rsidR="006D257E">
        <w:rPr>
          <w:b/>
          <w:szCs w:val="22"/>
        </w:rPr>
        <w:t>8 and n71</w:t>
      </w:r>
      <w:r w:rsidR="0053049D">
        <w:rPr>
          <w:b/>
          <w:szCs w:val="22"/>
        </w:rPr>
        <w:t xml:space="preserve"> asymmetric UL 20MHz/DL </w:t>
      </w:r>
      <w:r w:rsidR="006D257E">
        <w:rPr>
          <w:b/>
          <w:szCs w:val="22"/>
        </w:rPr>
        <w:t>3</w:t>
      </w:r>
      <w:r w:rsidR="0053049D">
        <w:rPr>
          <w:b/>
          <w:szCs w:val="22"/>
        </w:rPr>
        <w:t>5MHz operation.</w:t>
      </w:r>
    </w:p>
    <w:p w14:paraId="47B45B99" w14:textId="06FD48C5" w:rsidR="00C42356" w:rsidRPr="00044A2D" w:rsidRDefault="00C42356" w:rsidP="00C42356">
      <w:pPr>
        <w:pStyle w:val="Caption"/>
        <w:jc w:val="center"/>
        <w:rPr>
          <w:b w:val="0"/>
        </w:rPr>
      </w:pPr>
      <w:bookmarkStart w:id="14" w:name="_Ref71125150"/>
      <w:bookmarkStart w:id="15" w:name="_Hlk71194502"/>
      <w:bookmarkEnd w:id="12"/>
      <w:r>
        <w:t xml:space="preserve">Table </w:t>
      </w:r>
      <w:r w:rsidR="00F72053">
        <w:rPr>
          <w:noProof/>
        </w:rPr>
        <w:fldChar w:fldCharType="begin"/>
      </w:r>
      <w:r w:rsidR="00F72053">
        <w:rPr>
          <w:noProof/>
        </w:rPr>
        <w:instrText xml:space="preserve"> SEQ Table \* ARABIC </w:instrText>
      </w:r>
      <w:r w:rsidR="00F72053">
        <w:rPr>
          <w:noProof/>
        </w:rPr>
        <w:fldChar w:fldCharType="separate"/>
      </w:r>
      <w:r>
        <w:rPr>
          <w:noProof/>
        </w:rPr>
        <w:t>2</w:t>
      </w:r>
      <w:r w:rsidR="00F72053">
        <w:rPr>
          <w:noProof/>
        </w:rPr>
        <w:fldChar w:fldCharType="end"/>
      </w:r>
      <w:bookmarkEnd w:id="14"/>
      <w:r>
        <w:t xml:space="preserve">: </w:t>
      </w:r>
      <w:r w:rsidR="00966E99">
        <w:rPr>
          <w:b w:val="0"/>
        </w:rPr>
        <w:t xml:space="preserve">Proposal for </w:t>
      </w:r>
      <w:r w:rsidR="00966E99" w:rsidRPr="00135B29">
        <w:rPr>
          <w:b w:val="0"/>
        </w:rPr>
        <w:t>Table 5.3.5-1</w:t>
      </w:r>
      <w:r w:rsidR="00966E99">
        <w:rPr>
          <w:b w:val="0"/>
        </w:rPr>
        <w:t xml:space="preserve"> - </w:t>
      </w:r>
      <w:r w:rsidRPr="00044A2D">
        <w:rPr>
          <w:b w:val="0"/>
        </w:rPr>
        <w:t>Channel bandwidths for NR band n</w:t>
      </w:r>
      <w:r w:rsidR="006D257E">
        <w:rPr>
          <w:b w:val="0"/>
        </w:rPr>
        <w:t>8 and n71</w:t>
      </w:r>
      <w:r w:rsidR="00135B29">
        <w:rPr>
          <w:b w:val="0"/>
        </w:rPr>
        <w: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3"/>
        <w:gridCol w:w="582"/>
        <w:gridCol w:w="595"/>
        <w:gridCol w:w="596"/>
        <w:gridCol w:w="595"/>
        <w:gridCol w:w="596"/>
        <w:gridCol w:w="595"/>
        <w:gridCol w:w="596"/>
        <w:gridCol w:w="709"/>
        <w:gridCol w:w="482"/>
        <w:gridCol w:w="595"/>
        <w:gridCol w:w="596"/>
        <w:gridCol w:w="595"/>
        <w:gridCol w:w="596"/>
        <w:gridCol w:w="595"/>
        <w:gridCol w:w="596"/>
      </w:tblGrid>
      <w:tr w:rsidR="00135B29" w:rsidRPr="00A1115A" w14:paraId="297E080D" w14:textId="77777777" w:rsidTr="00135B29">
        <w:trPr>
          <w:tblHeader/>
          <w:jc w:val="center"/>
        </w:trPr>
        <w:tc>
          <w:tcPr>
            <w:tcW w:w="9579" w:type="dxa"/>
            <w:gridSpan w:val="17"/>
          </w:tcPr>
          <w:p w14:paraId="31C9E5B4" w14:textId="52732FCC" w:rsidR="00135B29" w:rsidRPr="00A1115A" w:rsidRDefault="00135B29" w:rsidP="00471127">
            <w:pPr>
              <w:pStyle w:val="TAH"/>
              <w:keepNext w:val="0"/>
              <w:rPr>
                <w:rFonts w:eastAsia="Yu Mincho"/>
              </w:rPr>
            </w:pPr>
            <w:r w:rsidRPr="00A1115A">
              <w:rPr>
                <w:rFonts w:eastAsia="Yu Mincho"/>
              </w:rPr>
              <w:lastRenderedPageBreak/>
              <w:t>NR band / SCS / UE Channel bandwidth</w:t>
            </w:r>
          </w:p>
        </w:tc>
      </w:tr>
      <w:tr w:rsidR="00135B29" w:rsidRPr="00A1115A" w14:paraId="259E6053" w14:textId="77777777" w:rsidTr="00135B29">
        <w:trPr>
          <w:tblHeader/>
          <w:jc w:val="center"/>
        </w:trPr>
        <w:tc>
          <w:tcPr>
            <w:tcW w:w="660" w:type="dxa"/>
            <w:gridSpan w:val="2"/>
            <w:tcBorders>
              <w:bottom w:val="single" w:sz="4" w:space="0" w:color="auto"/>
            </w:tcBorders>
            <w:tcMar>
              <w:left w:w="28" w:type="dxa"/>
              <w:right w:w="28" w:type="dxa"/>
            </w:tcMar>
            <w:hideMark/>
          </w:tcPr>
          <w:p w14:paraId="6307B682" w14:textId="77777777" w:rsidR="00135B29" w:rsidRPr="00A1115A" w:rsidRDefault="00135B29" w:rsidP="00471127">
            <w:pPr>
              <w:pStyle w:val="TAH"/>
              <w:keepNext w:val="0"/>
              <w:rPr>
                <w:rFonts w:eastAsia="Yu Mincho"/>
              </w:rPr>
            </w:pPr>
            <w:r w:rsidRPr="00A1115A">
              <w:rPr>
                <w:rFonts w:eastAsia="Yu Mincho"/>
              </w:rPr>
              <w:t>NR Band</w:t>
            </w:r>
          </w:p>
        </w:tc>
        <w:tc>
          <w:tcPr>
            <w:tcW w:w="582" w:type="dxa"/>
            <w:tcMar>
              <w:left w:w="28" w:type="dxa"/>
              <w:right w:w="28" w:type="dxa"/>
            </w:tcMar>
            <w:hideMark/>
          </w:tcPr>
          <w:p w14:paraId="39F1869F" w14:textId="77777777" w:rsidR="00135B29" w:rsidRPr="00A1115A" w:rsidRDefault="00135B29" w:rsidP="00471127">
            <w:pPr>
              <w:pStyle w:val="TAH"/>
              <w:keepNext w:val="0"/>
              <w:rPr>
                <w:rFonts w:eastAsia="Yu Mincho"/>
              </w:rPr>
            </w:pPr>
            <w:r w:rsidRPr="00A1115A">
              <w:rPr>
                <w:rFonts w:eastAsia="Yu Mincho"/>
              </w:rPr>
              <w:t>SCS</w:t>
            </w:r>
          </w:p>
          <w:p w14:paraId="01C66319" w14:textId="77777777" w:rsidR="00135B29" w:rsidRPr="00A1115A" w:rsidRDefault="00135B29" w:rsidP="00471127">
            <w:pPr>
              <w:pStyle w:val="TAH"/>
              <w:keepNext w:val="0"/>
              <w:rPr>
                <w:rFonts w:eastAsia="Yu Mincho"/>
              </w:rPr>
            </w:pPr>
            <w:r w:rsidRPr="00A1115A">
              <w:rPr>
                <w:rFonts w:eastAsia="Yu Mincho"/>
              </w:rPr>
              <w:t>kHz</w:t>
            </w:r>
          </w:p>
        </w:tc>
        <w:tc>
          <w:tcPr>
            <w:tcW w:w="595" w:type="dxa"/>
            <w:tcMar>
              <w:left w:w="28" w:type="dxa"/>
              <w:right w:w="28" w:type="dxa"/>
            </w:tcMar>
            <w:hideMark/>
          </w:tcPr>
          <w:p w14:paraId="32D467B0" w14:textId="77777777" w:rsidR="00135B29" w:rsidRPr="00A1115A" w:rsidRDefault="00135B29" w:rsidP="00471127">
            <w:pPr>
              <w:pStyle w:val="TAH"/>
              <w:keepNext w:val="0"/>
              <w:rPr>
                <w:rFonts w:eastAsia="Yu Mincho"/>
              </w:rPr>
            </w:pPr>
            <w:r w:rsidRPr="00A1115A">
              <w:rPr>
                <w:rFonts w:eastAsia="Yu Mincho"/>
              </w:rPr>
              <w:t>5 MHz</w:t>
            </w:r>
          </w:p>
        </w:tc>
        <w:tc>
          <w:tcPr>
            <w:tcW w:w="596" w:type="dxa"/>
            <w:tcMar>
              <w:left w:w="28" w:type="dxa"/>
              <w:right w:w="28" w:type="dxa"/>
            </w:tcMar>
            <w:hideMark/>
          </w:tcPr>
          <w:p w14:paraId="199A87DC" w14:textId="77777777" w:rsidR="00135B29" w:rsidRPr="00A1115A" w:rsidRDefault="00135B29" w:rsidP="00471127">
            <w:pPr>
              <w:pStyle w:val="TAH"/>
              <w:rPr>
                <w:lang w:eastAsia="ko-KR"/>
              </w:rPr>
            </w:pPr>
            <w:r w:rsidRPr="00A1115A">
              <w:rPr>
                <w:lang w:eastAsia="ko-KR"/>
              </w:rPr>
              <w:t>10 MHz</w:t>
            </w:r>
          </w:p>
        </w:tc>
        <w:tc>
          <w:tcPr>
            <w:tcW w:w="595" w:type="dxa"/>
            <w:tcMar>
              <w:left w:w="28" w:type="dxa"/>
              <w:right w:w="28" w:type="dxa"/>
            </w:tcMar>
            <w:hideMark/>
          </w:tcPr>
          <w:p w14:paraId="585AC0E3" w14:textId="77777777" w:rsidR="00135B29" w:rsidRPr="00A1115A" w:rsidRDefault="00135B29" w:rsidP="00471127">
            <w:pPr>
              <w:pStyle w:val="TAH"/>
              <w:rPr>
                <w:lang w:eastAsia="ko-KR"/>
              </w:rPr>
            </w:pPr>
            <w:r w:rsidRPr="00A1115A">
              <w:rPr>
                <w:lang w:eastAsia="ko-KR"/>
              </w:rPr>
              <w:t>15 MHz</w:t>
            </w:r>
          </w:p>
        </w:tc>
        <w:tc>
          <w:tcPr>
            <w:tcW w:w="596" w:type="dxa"/>
            <w:tcMar>
              <w:left w:w="28" w:type="dxa"/>
              <w:right w:w="28" w:type="dxa"/>
            </w:tcMar>
            <w:hideMark/>
          </w:tcPr>
          <w:p w14:paraId="01BDA96B" w14:textId="77777777" w:rsidR="00135B29" w:rsidRDefault="00135B29" w:rsidP="00471127">
            <w:pPr>
              <w:pStyle w:val="TAH"/>
              <w:rPr>
                <w:lang w:eastAsia="ko-KR"/>
              </w:rPr>
            </w:pPr>
            <w:r w:rsidRPr="00A1115A">
              <w:rPr>
                <w:lang w:eastAsia="ko-KR"/>
              </w:rPr>
              <w:t xml:space="preserve">20 </w:t>
            </w:r>
          </w:p>
          <w:p w14:paraId="2CA6A69F" w14:textId="6FCF60B3" w:rsidR="00135B29" w:rsidRPr="00A1115A" w:rsidRDefault="00135B29" w:rsidP="00471127">
            <w:pPr>
              <w:pStyle w:val="TAH"/>
              <w:rPr>
                <w:lang w:eastAsia="ko-KR"/>
              </w:rPr>
            </w:pPr>
            <w:r w:rsidRPr="00A1115A">
              <w:rPr>
                <w:lang w:eastAsia="ko-KR"/>
              </w:rPr>
              <w:t>MHz</w:t>
            </w:r>
          </w:p>
        </w:tc>
        <w:tc>
          <w:tcPr>
            <w:tcW w:w="595" w:type="dxa"/>
            <w:tcMar>
              <w:left w:w="28" w:type="dxa"/>
              <w:right w:w="28" w:type="dxa"/>
            </w:tcMar>
            <w:hideMark/>
          </w:tcPr>
          <w:p w14:paraId="1052F9A8" w14:textId="77777777" w:rsidR="00135B29" w:rsidRPr="00A1115A" w:rsidRDefault="00135B29" w:rsidP="00471127">
            <w:pPr>
              <w:pStyle w:val="TAH"/>
              <w:rPr>
                <w:lang w:eastAsia="ko-KR"/>
              </w:rPr>
            </w:pPr>
            <w:r w:rsidRPr="00A1115A">
              <w:rPr>
                <w:lang w:eastAsia="ko-KR"/>
              </w:rPr>
              <w:t>25 MHz</w:t>
            </w:r>
          </w:p>
        </w:tc>
        <w:tc>
          <w:tcPr>
            <w:tcW w:w="596" w:type="dxa"/>
            <w:tcMar>
              <w:left w:w="28" w:type="dxa"/>
              <w:right w:w="28" w:type="dxa"/>
            </w:tcMar>
          </w:tcPr>
          <w:p w14:paraId="5A4057FA" w14:textId="77777777" w:rsidR="00135B29" w:rsidRPr="00A1115A" w:rsidRDefault="00135B29" w:rsidP="00471127">
            <w:pPr>
              <w:pStyle w:val="TAH"/>
              <w:keepNext w:val="0"/>
              <w:rPr>
                <w:rFonts w:eastAsia="Yu Mincho"/>
              </w:rPr>
            </w:pPr>
            <w:r w:rsidRPr="00A1115A">
              <w:rPr>
                <w:rFonts w:eastAsia="Yu Mincho"/>
              </w:rPr>
              <w:t>30 MHz</w:t>
            </w:r>
          </w:p>
        </w:tc>
        <w:tc>
          <w:tcPr>
            <w:tcW w:w="709" w:type="dxa"/>
            <w:shd w:val="clear" w:color="auto" w:fill="FFFF00"/>
          </w:tcPr>
          <w:p w14:paraId="494F28D6" w14:textId="309DAAB9" w:rsidR="00135B29" w:rsidRPr="00A1115A" w:rsidRDefault="00135B29" w:rsidP="00471127">
            <w:pPr>
              <w:pStyle w:val="TAH"/>
              <w:keepNext w:val="0"/>
              <w:rPr>
                <w:rFonts w:eastAsia="Yu Mincho"/>
              </w:rPr>
            </w:pPr>
            <w:r w:rsidRPr="00A1115A">
              <w:rPr>
                <w:rFonts w:eastAsia="Yu Mincho"/>
              </w:rPr>
              <w:t>3</w:t>
            </w:r>
            <w:r>
              <w:rPr>
                <w:rFonts w:eastAsia="Yu Mincho"/>
              </w:rPr>
              <w:t>5</w:t>
            </w:r>
            <w:r w:rsidRPr="00A1115A">
              <w:rPr>
                <w:rFonts w:eastAsia="Yu Mincho"/>
              </w:rPr>
              <w:t xml:space="preserve"> MHz</w:t>
            </w:r>
          </w:p>
        </w:tc>
        <w:tc>
          <w:tcPr>
            <w:tcW w:w="482" w:type="dxa"/>
            <w:tcMar>
              <w:left w:w="28" w:type="dxa"/>
              <w:right w:w="28" w:type="dxa"/>
            </w:tcMar>
            <w:hideMark/>
          </w:tcPr>
          <w:p w14:paraId="717C09A1" w14:textId="41F0ADFA" w:rsidR="00135B29" w:rsidRPr="00A1115A" w:rsidRDefault="00135B29" w:rsidP="00471127">
            <w:pPr>
              <w:pStyle w:val="TAH"/>
              <w:keepNext w:val="0"/>
              <w:rPr>
                <w:rFonts w:eastAsia="Yu Mincho"/>
              </w:rPr>
            </w:pPr>
            <w:r w:rsidRPr="00A1115A">
              <w:rPr>
                <w:rFonts w:eastAsia="Yu Mincho"/>
              </w:rPr>
              <w:t>40 MHz</w:t>
            </w:r>
          </w:p>
        </w:tc>
        <w:tc>
          <w:tcPr>
            <w:tcW w:w="595" w:type="dxa"/>
            <w:tcMar>
              <w:left w:w="28" w:type="dxa"/>
              <w:right w:w="28" w:type="dxa"/>
            </w:tcMar>
            <w:hideMark/>
          </w:tcPr>
          <w:p w14:paraId="3E8A5056" w14:textId="77777777" w:rsidR="00135B29" w:rsidRPr="00A1115A" w:rsidRDefault="00135B29" w:rsidP="00471127">
            <w:pPr>
              <w:pStyle w:val="TAH"/>
              <w:keepNext w:val="0"/>
              <w:rPr>
                <w:rFonts w:eastAsia="Yu Mincho"/>
              </w:rPr>
            </w:pPr>
            <w:r w:rsidRPr="00A1115A">
              <w:rPr>
                <w:rFonts w:eastAsia="Yu Mincho"/>
              </w:rPr>
              <w:t>50 MHz</w:t>
            </w:r>
          </w:p>
        </w:tc>
        <w:tc>
          <w:tcPr>
            <w:tcW w:w="596" w:type="dxa"/>
            <w:tcMar>
              <w:left w:w="28" w:type="dxa"/>
              <w:right w:w="28" w:type="dxa"/>
            </w:tcMar>
            <w:hideMark/>
          </w:tcPr>
          <w:p w14:paraId="5B38CDFB" w14:textId="77777777" w:rsidR="00135B29" w:rsidRPr="00A1115A" w:rsidRDefault="00135B29" w:rsidP="00471127">
            <w:pPr>
              <w:pStyle w:val="TAH"/>
              <w:keepNext w:val="0"/>
              <w:rPr>
                <w:rFonts w:eastAsia="Yu Mincho"/>
              </w:rPr>
            </w:pPr>
            <w:r w:rsidRPr="00A1115A">
              <w:rPr>
                <w:rFonts w:eastAsia="Yu Mincho"/>
              </w:rPr>
              <w:t>60 MHz</w:t>
            </w:r>
          </w:p>
        </w:tc>
        <w:tc>
          <w:tcPr>
            <w:tcW w:w="595" w:type="dxa"/>
            <w:tcMar>
              <w:left w:w="28" w:type="dxa"/>
              <w:right w:w="28" w:type="dxa"/>
            </w:tcMar>
            <w:hideMark/>
          </w:tcPr>
          <w:p w14:paraId="2D42EEC0" w14:textId="77777777" w:rsidR="00135B29" w:rsidRPr="00A1115A" w:rsidRDefault="00135B29" w:rsidP="00471127">
            <w:pPr>
              <w:pStyle w:val="TAH"/>
              <w:keepNext w:val="0"/>
              <w:rPr>
                <w:rFonts w:eastAsia="Yu Mincho"/>
              </w:rPr>
            </w:pPr>
            <w:r w:rsidRPr="00A1115A">
              <w:rPr>
                <w:rFonts w:eastAsia="Yu Mincho"/>
              </w:rPr>
              <w:t>70 MHz</w:t>
            </w:r>
          </w:p>
        </w:tc>
        <w:tc>
          <w:tcPr>
            <w:tcW w:w="596" w:type="dxa"/>
            <w:tcMar>
              <w:left w:w="28" w:type="dxa"/>
              <w:right w:w="28" w:type="dxa"/>
            </w:tcMar>
          </w:tcPr>
          <w:p w14:paraId="7BCE0A0C" w14:textId="77777777" w:rsidR="00135B29" w:rsidRPr="00A1115A" w:rsidRDefault="00135B29" w:rsidP="00471127">
            <w:pPr>
              <w:pStyle w:val="TAH"/>
              <w:keepNext w:val="0"/>
              <w:rPr>
                <w:rFonts w:eastAsia="Yu Mincho"/>
              </w:rPr>
            </w:pPr>
            <w:r w:rsidRPr="00A1115A">
              <w:rPr>
                <w:rFonts w:eastAsia="Yu Mincho"/>
              </w:rPr>
              <w:t>80 MHz</w:t>
            </w:r>
          </w:p>
        </w:tc>
        <w:tc>
          <w:tcPr>
            <w:tcW w:w="595" w:type="dxa"/>
            <w:tcMar>
              <w:left w:w="28" w:type="dxa"/>
              <w:right w:w="28" w:type="dxa"/>
            </w:tcMar>
          </w:tcPr>
          <w:p w14:paraId="2A646772" w14:textId="77777777" w:rsidR="00135B29" w:rsidRPr="00A1115A" w:rsidRDefault="00135B29" w:rsidP="00471127">
            <w:pPr>
              <w:pStyle w:val="TAH"/>
              <w:keepNext w:val="0"/>
              <w:rPr>
                <w:rFonts w:eastAsia="Yu Mincho"/>
              </w:rPr>
            </w:pPr>
            <w:r w:rsidRPr="00A1115A">
              <w:rPr>
                <w:rFonts w:eastAsia="Yu Mincho"/>
              </w:rPr>
              <w:t>90 MHz</w:t>
            </w:r>
          </w:p>
        </w:tc>
        <w:tc>
          <w:tcPr>
            <w:tcW w:w="596" w:type="dxa"/>
            <w:tcMar>
              <w:left w:w="28" w:type="dxa"/>
              <w:right w:w="28" w:type="dxa"/>
            </w:tcMar>
            <w:hideMark/>
          </w:tcPr>
          <w:p w14:paraId="68E14845" w14:textId="77777777" w:rsidR="00135B29" w:rsidRPr="00A1115A" w:rsidRDefault="00135B29" w:rsidP="00471127">
            <w:pPr>
              <w:pStyle w:val="TAH"/>
              <w:keepNext w:val="0"/>
              <w:rPr>
                <w:rFonts w:eastAsia="Yu Mincho"/>
              </w:rPr>
            </w:pPr>
            <w:r w:rsidRPr="00A1115A">
              <w:rPr>
                <w:rFonts w:eastAsia="Yu Mincho"/>
              </w:rPr>
              <w:t>100 MHz</w:t>
            </w:r>
          </w:p>
        </w:tc>
      </w:tr>
      <w:tr w:rsidR="00135B29" w:rsidRPr="00A1115A" w14:paraId="2D16DB4A" w14:textId="77777777" w:rsidTr="00256AD0">
        <w:trPr>
          <w:jc w:val="center"/>
        </w:trPr>
        <w:tc>
          <w:tcPr>
            <w:tcW w:w="660" w:type="dxa"/>
            <w:gridSpan w:val="2"/>
            <w:vMerge w:val="restart"/>
            <w:shd w:val="clear" w:color="auto" w:fill="auto"/>
            <w:tcMar>
              <w:left w:w="28" w:type="dxa"/>
              <w:right w:w="28" w:type="dxa"/>
            </w:tcMar>
            <w:vAlign w:val="center"/>
            <w:hideMark/>
          </w:tcPr>
          <w:p w14:paraId="396979AF" w14:textId="344A1CAE" w:rsidR="00135B29" w:rsidRPr="00A1115A" w:rsidRDefault="00135B29" w:rsidP="00471127">
            <w:pPr>
              <w:pStyle w:val="TAC"/>
              <w:keepNext w:val="0"/>
              <w:rPr>
                <w:rFonts w:eastAsia="Yu Mincho"/>
              </w:rPr>
            </w:pPr>
            <w:r>
              <w:rPr>
                <w:rFonts w:eastAsia="Yu Mincho"/>
              </w:rPr>
              <w:t>n8</w:t>
            </w:r>
          </w:p>
        </w:tc>
        <w:tc>
          <w:tcPr>
            <w:tcW w:w="582" w:type="dxa"/>
            <w:tcMar>
              <w:left w:w="28" w:type="dxa"/>
              <w:right w:w="28" w:type="dxa"/>
            </w:tcMar>
            <w:vAlign w:val="center"/>
            <w:hideMark/>
          </w:tcPr>
          <w:p w14:paraId="1E6E0F89" w14:textId="77777777" w:rsidR="00135B29" w:rsidRPr="00A1115A" w:rsidRDefault="00135B29" w:rsidP="00471127">
            <w:pPr>
              <w:pStyle w:val="TAC"/>
              <w:keepNext w:val="0"/>
              <w:rPr>
                <w:rFonts w:eastAsia="Yu Mincho"/>
              </w:rPr>
            </w:pPr>
            <w:r w:rsidRPr="00A1115A">
              <w:rPr>
                <w:rFonts w:eastAsia="Yu Mincho"/>
              </w:rPr>
              <w:t>15</w:t>
            </w:r>
          </w:p>
        </w:tc>
        <w:tc>
          <w:tcPr>
            <w:tcW w:w="595" w:type="dxa"/>
            <w:tcMar>
              <w:left w:w="28" w:type="dxa"/>
              <w:right w:w="28" w:type="dxa"/>
            </w:tcMar>
            <w:hideMark/>
          </w:tcPr>
          <w:p w14:paraId="7F56AFE4" w14:textId="77777777" w:rsidR="00135B29" w:rsidRPr="00A1115A" w:rsidRDefault="00135B29" w:rsidP="00471127">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3BA6B5B7" w14:textId="77777777" w:rsidR="00135B29" w:rsidRPr="00A1115A" w:rsidRDefault="00135B29" w:rsidP="00471127">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0595F8F0" w14:textId="77777777" w:rsidR="00135B29" w:rsidRPr="00A1115A" w:rsidRDefault="00135B29" w:rsidP="00471127">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657BBF4A" w14:textId="77777777" w:rsidR="00135B29" w:rsidRPr="00A1115A" w:rsidRDefault="00135B29" w:rsidP="00471127">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57666B40" w14:textId="6A707136" w:rsidR="00135B29" w:rsidRPr="00A1115A" w:rsidRDefault="00135B29" w:rsidP="00471127">
            <w:pPr>
              <w:pStyle w:val="TAC"/>
              <w:keepNext w:val="0"/>
              <w:rPr>
                <w:rFonts w:eastAsia="Yu Mincho"/>
              </w:rPr>
            </w:pPr>
          </w:p>
        </w:tc>
        <w:tc>
          <w:tcPr>
            <w:tcW w:w="596" w:type="dxa"/>
            <w:tcMar>
              <w:left w:w="28" w:type="dxa"/>
              <w:right w:w="28" w:type="dxa"/>
            </w:tcMar>
          </w:tcPr>
          <w:p w14:paraId="0F2D4946" w14:textId="77777777" w:rsidR="00135B29" w:rsidRPr="00A1115A" w:rsidRDefault="00135B29" w:rsidP="00471127">
            <w:pPr>
              <w:pStyle w:val="TAC"/>
              <w:keepNext w:val="0"/>
              <w:rPr>
                <w:rFonts w:eastAsia="Yu Mincho"/>
              </w:rPr>
            </w:pPr>
          </w:p>
        </w:tc>
        <w:tc>
          <w:tcPr>
            <w:tcW w:w="709" w:type="dxa"/>
            <w:shd w:val="clear" w:color="auto" w:fill="FFFF00"/>
          </w:tcPr>
          <w:p w14:paraId="7BCE7AC4" w14:textId="5E79E75D" w:rsidR="00135B29" w:rsidRPr="00A1115A" w:rsidRDefault="00135B29" w:rsidP="00471127">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5760BFCB" w14:textId="7CDE6B7C" w:rsidR="00135B29" w:rsidRPr="00A1115A" w:rsidRDefault="00135B29" w:rsidP="00471127">
            <w:pPr>
              <w:pStyle w:val="TAC"/>
              <w:keepNext w:val="0"/>
              <w:rPr>
                <w:rFonts w:eastAsia="Yu Mincho"/>
              </w:rPr>
            </w:pPr>
          </w:p>
        </w:tc>
        <w:tc>
          <w:tcPr>
            <w:tcW w:w="595" w:type="dxa"/>
            <w:tcMar>
              <w:left w:w="28" w:type="dxa"/>
              <w:right w:w="28" w:type="dxa"/>
            </w:tcMar>
            <w:vAlign w:val="center"/>
          </w:tcPr>
          <w:p w14:paraId="35AAC5E2" w14:textId="77777777" w:rsidR="00135B29" w:rsidRPr="00A1115A" w:rsidRDefault="00135B29" w:rsidP="00471127">
            <w:pPr>
              <w:pStyle w:val="TAC"/>
              <w:keepNext w:val="0"/>
              <w:rPr>
                <w:rFonts w:eastAsia="Yu Mincho"/>
              </w:rPr>
            </w:pPr>
          </w:p>
        </w:tc>
        <w:tc>
          <w:tcPr>
            <w:tcW w:w="596" w:type="dxa"/>
            <w:tcMar>
              <w:left w:w="28" w:type="dxa"/>
              <w:right w:w="28" w:type="dxa"/>
            </w:tcMar>
            <w:vAlign w:val="center"/>
          </w:tcPr>
          <w:p w14:paraId="73764198" w14:textId="77777777" w:rsidR="00135B29" w:rsidRPr="00A1115A" w:rsidRDefault="00135B29" w:rsidP="00471127">
            <w:pPr>
              <w:pStyle w:val="TAC"/>
              <w:keepNext w:val="0"/>
              <w:rPr>
                <w:rFonts w:eastAsia="Yu Mincho"/>
              </w:rPr>
            </w:pPr>
          </w:p>
        </w:tc>
        <w:tc>
          <w:tcPr>
            <w:tcW w:w="595" w:type="dxa"/>
            <w:tcMar>
              <w:left w:w="28" w:type="dxa"/>
              <w:right w:w="28" w:type="dxa"/>
            </w:tcMar>
          </w:tcPr>
          <w:p w14:paraId="1ABF63E6" w14:textId="77777777" w:rsidR="00135B29" w:rsidRPr="00A1115A" w:rsidRDefault="00135B29" w:rsidP="00471127">
            <w:pPr>
              <w:pStyle w:val="TAC"/>
              <w:keepNext w:val="0"/>
              <w:rPr>
                <w:rFonts w:eastAsia="Yu Mincho"/>
              </w:rPr>
            </w:pPr>
          </w:p>
        </w:tc>
        <w:tc>
          <w:tcPr>
            <w:tcW w:w="596" w:type="dxa"/>
            <w:tcMar>
              <w:left w:w="28" w:type="dxa"/>
              <w:right w:w="28" w:type="dxa"/>
            </w:tcMar>
            <w:vAlign w:val="center"/>
          </w:tcPr>
          <w:p w14:paraId="3B6835D0" w14:textId="77777777" w:rsidR="00135B29" w:rsidRPr="00A1115A" w:rsidRDefault="00135B29" w:rsidP="00471127">
            <w:pPr>
              <w:pStyle w:val="TAC"/>
              <w:keepNext w:val="0"/>
              <w:rPr>
                <w:rFonts w:eastAsia="Yu Mincho"/>
              </w:rPr>
            </w:pPr>
          </w:p>
        </w:tc>
        <w:tc>
          <w:tcPr>
            <w:tcW w:w="595" w:type="dxa"/>
            <w:tcMar>
              <w:left w:w="28" w:type="dxa"/>
              <w:right w:w="28" w:type="dxa"/>
            </w:tcMar>
          </w:tcPr>
          <w:p w14:paraId="27E53C70" w14:textId="77777777" w:rsidR="00135B29" w:rsidRPr="00A1115A" w:rsidRDefault="00135B29" w:rsidP="00471127">
            <w:pPr>
              <w:pStyle w:val="TAC"/>
              <w:keepNext w:val="0"/>
              <w:rPr>
                <w:rFonts w:eastAsia="Yu Mincho"/>
              </w:rPr>
            </w:pPr>
          </w:p>
        </w:tc>
        <w:tc>
          <w:tcPr>
            <w:tcW w:w="596" w:type="dxa"/>
            <w:tcMar>
              <w:left w:w="28" w:type="dxa"/>
              <w:right w:w="28" w:type="dxa"/>
            </w:tcMar>
            <w:vAlign w:val="center"/>
          </w:tcPr>
          <w:p w14:paraId="204C604B" w14:textId="77777777" w:rsidR="00135B29" w:rsidRPr="00A1115A" w:rsidRDefault="00135B29" w:rsidP="00471127">
            <w:pPr>
              <w:pStyle w:val="TAC"/>
              <w:keepNext w:val="0"/>
              <w:rPr>
                <w:rFonts w:eastAsia="Yu Mincho"/>
              </w:rPr>
            </w:pPr>
          </w:p>
        </w:tc>
      </w:tr>
      <w:tr w:rsidR="00135B29" w:rsidRPr="00A1115A" w14:paraId="3961044C" w14:textId="77777777" w:rsidTr="00256AD0">
        <w:trPr>
          <w:jc w:val="center"/>
        </w:trPr>
        <w:tc>
          <w:tcPr>
            <w:tcW w:w="660" w:type="dxa"/>
            <w:gridSpan w:val="2"/>
            <w:vMerge/>
            <w:shd w:val="clear" w:color="auto" w:fill="auto"/>
            <w:tcMar>
              <w:left w:w="28" w:type="dxa"/>
              <w:right w:w="28" w:type="dxa"/>
            </w:tcMar>
            <w:vAlign w:val="center"/>
            <w:hideMark/>
          </w:tcPr>
          <w:p w14:paraId="60E768A4" w14:textId="77777777" w:rsidR="00135B29" w:rsidRPr="00A1115A" w:rsidRDefault="00135B29" w:rsidP="00135B29">
            <w:pPr>
              <w:pStyle w:val="TAC"/>
              <w:keepNext w:val="0"/>
              <w:rPr>
                <w:rFonts w:eastAsia="Yu Mincho"/>
              </w:rPr>
            </w:pPr>
          </w:p>
        </w:tc>
        <w:tc>
          <w:tcPr>
            <w:tcW w:w="582" w:type="dxa"/>
            <w:tcMar>
              <w:left w:w="28" w:type="dxa"/>
              <w:right w:w="28" w:type="dxa"/>
            </w:tcMar>
            <w:vAlign w:val="center"/>
            <w:hideMark/>
          </w:tcPr>
          <w:p w14:paraId="28A655B7" w14:textId="77777777" w:rsidR="00135B29" w:rsidRPr="00A1115A" w:rsidRDefault="00135B29" w:rsidP="00135B29">
            <w:pPr>
              <w:pStyle w:val="TAC"/>
              <w:keepNext w:val="0"/>
              <w:rPr>
                <w:rFonts w:eastAsia="Yu Mincho"/>
              </w:rPr>
            </w:pPr>
            <w:r w:rsidRPr="00A1115A">
              <w:rPr>
                <w:rFonts w:eastAsia="Yu Mincho"/>
              </w:rPr>
              <w:t>30</w:t>
            </w:r>
          </w:p>
        </w:tc>
        <w:tc>
          <w:tcPr>
            <w:tcW w:w="595" w:type="dxa"/>
            <w:tcMar>
              <w:left w:w="28" w:type="dxa"/>
              <w:right w:w="28" w:type="dxa"/>
            </w:tcMar>
          </w:tcPr>
          <w:p w14:paraId="103303CF" w14:textId="77777777" w:rsidR="00135B29" w:rsidRPr="00A1115A" w:rsidRDefault="00135B29" w:rsidP="00135B29">
            <w:pPr>
              <w:pStyle w:val="TAC"/>
              <w:keepNext w:val="0"/>
              <w:rPr>
                <w:rFonts w:eastAsia="Yu Mincho"/>
              </w:rPr>
            </w:pPr>
          </w:p>
        </w:tc>
        <w:tc>
          <w:tcPr>
            <w:tcW w:w="596" w:type="dxa"/>
            <w:tcMar>
              <w:left w:w="28" w:type="dxa"/>
              <w:right w:w="28" w:type="dxa"/>
            </w:tcMar>
            <w:hideMark/>
          </w:tcPr>
          <w:p w14:paraId="1025C3C4" w14:textId="77777777" w:rsidR="00135B29" w:rsidRPr="00A1115A" w:rsidRDefault="00135B29" w:rsidP="00135B29">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13D3E616" w14:textId="77777777" w:rsidR="00135B29" w:rsidRPr="00A1115A" w:rsidRDefault="00135B29" w:rsidP="00135B29">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432E9017" w14:textId="77777777" w:rsidR="00135B29" w:rsidRPr="00A1115A" w:rsidRDefault="00135B29" w:rsidP="00135B29">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6C5AA1BD" w14:textId="76B40D5D" w:rsidR="00135B29" w:rsidRPr="00A1115A" w:rsidRDefault="00135B29" w:rsidP="00135B29">
            <w:pPr>
              <w:pStyle w:val="TAC"/>
              <w:keepNext w:val="0"/>
              <w:rPr>
                <w:rFonts w:eastAsia="Yu Mincho"/>
              </w:rPr>
            </w:pPr>
          </w:p>
        </w:tc>
        <w:tc>
          <w:tcPr>
            <w:tcW w:w="596" w:type="dxa"/>
            <w:tcMar>
              <w:left w:w="28" w:type="dxa"/>
              <w:right w:w="28" w:type="dxa"/>
            </w:tcMar>
          </w:tcPr>
          <w:p w14:paraId="6BFBB243" w14:textId="77777777" w:rsidR="00135B29" w:rsidRPr="00A1115A" w:rsidRDefault="00135B29" w:rsidP="00135B29">
            <w:pPr>
              <w:pStyle w:val="TAC"/>
              <w:keepNext w:val="0"/>
              <w:rPr>
                <w:rFonts w:eastAsia="Yu Mincho"/>
              </w:rPr>
            </w:pPr>
          </w:p>
        </w:tc>
        <w:tc>
          <w:tcPr>
            <w:tcW w:w="709" w:type="dxa"/>
            <w:shd w:val="clear" w:color="auto" w:fill="FFFF00"/>
          </w:tcPr>
          <w:p w14:paraId="6C74CF6D" w14:textId="42247C57" w:rsidR="00135B29" w:rsidRPr="00A1115A" w:rsidRDefault="00135B29" w:rsidP="00135B29">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31F2B60B" w14:textId="3B48A1D2" w:rsidR="00135B29" w:rsidRPr="00A1115A" w:rsidRDefault="00135B29" w:rsidP="00135B29">
            <w:pPr>
              <w:pStyle w:val="TAC"/>
              <w:keepNext w:val="0"/>
              <w:rPr>
                <w:rFonts w:eastAsia="Yu Mincho"/>
              </w:rPr>
            </w:pPr>
          </w:p>
        </w:tc>
        <w:tc>
          <w:tcPr>
            <w:tcW w:w="595" w:type="dxa"/>
            <w:tcMar>
              <w:left w:w="28" w:type="dxa"/>
              <w:right w:w="28" w:type="dxa"/>
            </w:tcMar>
            <w:vAlign w:val="center"/>
          </w:tcPr>
          <w:p w14:paraId="473E87A8"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44E712B2" w14:textId="77777777" w:rsidR="00135B29" w:rsidRPr="00A1115A" w:rsidRDefault="00135B29" w:rsidP="00135B29">
            <w:pPr>
              <w:pStyle w:val="TAC"/>
              <w:keepNext w:val="0"/>
              <w:rPr>
                <w:rFonts w:eastAsia="Yu Mincho"/>
              </w:rPr>
            </w:pPr>
          </w:p>
        </w:tc>
        <w:tc>
          <w:tcPr>
            <w:tcW w:w="595" w:type="dxa"/>
            <w:tcMar>
              <w:left w:w="28" w:type="dxa"/>
              <w:right w:w="28" w:type="dxa"/>
            </w:tcMar>
          </w:tcPr>
          <w:p w14:paraId="6FC50842"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74DAC4C2" w14:textId="77777777" w:rsidR="00135B29" w:rsidRPr="00A1115A" w:rsidRDefault="00135B29" w:rsidP="00135B29">
            <w:pPr>
              <w:pStyle w:val="TAC"/>
              <w:keepNext w:val="0"/>
              <w:rPr>
                <w:rFonts w:eastAsia="Yu Mincho"/>
              </w:rPr>
            </w:pPr>
          </w:p>
        </w:tc>
        <w:tc>
          <w:tcPr>
            <w:tcW w:w="595" w:type="dxa"/>
            <w:tcMar>
              <w:left w:w="28" w:type="dxa"/>
              <w:right w:w="28" w:type="dxa"/>
            </w:tcMar>
          </w:tcPr>
          <w:p w14:paraId="07BB3F31"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3573DFE4" w14:textId="77777777" w:rsidR="00135B29" w:rsidRPr="00A1115A" w:rsidRDefault="00135B29" w:rsidP="00135B29">
            <w:pPr>
              <w:pStyle w:val="TAC"/>
              <w:keepNext w:val="0"/>
              <w:rPr>
                <w:rFonts w:eastAsia="Yu Mincho"/>
              </w:rPr>
            </w:pPr>
          </w:p>
        </w:tc>
      </w:tr>
      <w:tr w:rsidR="00135B29" w:rsidRPr="00A1115A" w14:paraId="7964EA7F" w14:textId="77777777" w:rsidTr="00256AD0">
        <w:trPr>
          <w:jc w:val="center"/>
        </w:trPr>
        <w:tc>
          <w:tcPr>
            <w:tcW w:w="660" w:type="dxa"/>
            <w:gridSpan w:val="2"/>
            <w:vMerge/>
            <w:tcBorders>
              <w:bottom w:val="single" w:sz="4" w:space="0" w:color="auto"/>
            </w:tcBorders>
            <w:shd w:val="clear" w:color="auto" w:fill="auto"/>
            <w:tcMar>
              <w:left w:w="28" w:type="dxa"/>
              <w:right w:w="28" w:type="dxa"/>
            </w:tcMar>
            <w:vAlign w:val="center"/>
            <w:hideMark/>
          </w:tcPr>
          <w:p w14:paraId="59EEA29D" w14:textId="77777777" w:rsidR="00135B29" w:rsidRPr="00A1115A" w:rsidRDefault="00135B29" w:rsidP="00135B29">
            <w:pPr>
              <w:pStyle w:val="TAC"/>
              <w:keepNext w:val="0"/>
              <w:rPr>
                <w:rFonts w:eastAsia="Yu Mincho"/>
              </w:rPr>
            </w:pPr>
          </w:p>
        </w:tc>
        <w:tc>
          <w:tcPr>
            <w:tcW w:w="582" w:type="dxa"/>
            <w:tcMar>
              <w:left w:w="28" w:type="dxa"/>
              <w:right w:w="28" w:type="dxa"/>
            </w:tcMar>
            <w:vAlign w:val="center"/>
            <w:hideMark/>
          </w:tcPr>
          <w:p w14:paraId="32E1340F" w14:textId="77777777" w:rsidR="00135B29" w:rsidRPr="00A1115A" w:rsidRDefault="00135B29" w:rsidP="00135B29">
            <w:pPr>
              <w:pStyle w:val="TAC"/>
              <w:keepNext w:val="0"/>
              <w:rPr>
                <w:rFonts w:eastAsia="Yu Mincho"/>
              </w:rPr>
            </w:pPr>
            <w:r w:rsidRPr="00A1115A">
              <w:rPr>
                <w:rFonts w:eastAsia="Yu Mincho"/>
              </w:rPr>
              <w:t>60</w:t>
            </w:r>
          </w:p>
        </w:tc>
        <w:tc>
          <w:tcPr>
            <w:tcW w:w="595" w:type="dxa"/>
            <w:tcMar>
              <w:left w:w="28" w:type="dxa"/>
              <w:right w:w="28" w:type="dxa"/>
            </w:tcMar>
          </w:tcPr>
          <w:p w14:paraId="0496E0D2"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2B3B82B3"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2511DF86"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39B8F0FF"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07022DE6" w14:textId="77777777" w:rsidR="00135B29" w:rsidRPr="00A1115A" w:rsidRDefault="00135B29" w:rsidP="00135B29">
            <w:pPr>
              <w:pStyle w:val="TAC"/>
              <w:keepNext w:val="0"/>
              <w:rPr>
                <w:rFonts w:eastAsia="Yu Mincho"/>
              </w:rPr>
            </w:pPr>
          </w:p>
        </w:tc>
        <w:tc>
          <w:tcPr>
            <w:tcW w:w="596" w:type="dxa"/>
            <w:tcMar>
              <w:left w:w="28" w:type="dxa"/>
              <w:right w:w="28" w:type="dxa"/>
            </w:tcMar>
          </w:tcPr>
          <w:p w14:paraId="79A77A10" w14:textId="77777777" w:rsidR="00135B29" w:rsidRPr="00A1115A" w:rsidRDefault="00135B29" w:rsidP="00135B29">
            <w:pPr>
              <w:pStyle w:val="TAC"/>
              <w:keepNext w:val="0"/>
              <w:rPr>
                <w:rFonts w:eastAsia="Yu Mincho"/>
              </w:rPr>
            </w:pPr>
          </w:p>
        </w:tc>
        <w:tc>
          <w:tcPr>
            <w:tcW w:w="709" w:type="dxa"/>
          </w:tcPr>
          <w:p w14:paraId="222F3280" w14:textId="77777777" w:rsidR="00135B29" w:rsidRPr="00A1115A" w:rsidRDefault="00135B29" w:rsidP="00135B29">
            <w:pPr>
              <w:pStyle w:val="TAC"/>
              <w:keepNext w:val="0"/>
              <w:rPr>
                <w:rFonts w:eastAsia="Yu Mincho"/>
              </w:rPr>
            </w:pPr>
          </w:p>
        </w:tc>
        <w:tc>
          <w:tcPr>
            <w:tcW w:w="482" w:type="dxa"/>
            <w:tcMar>
              <w:left w:w="28" w:type="dxa"/>
              <w:right w:w="28" w:type="dxa"/>
            </w:tcMar>
            <w:vAlign w:val="center"/>
          </w:tcPr>
          <w:p w14:paraId="2902A9C8" w14:textId="58467624" w:rsidR="00135B29" w:rsidRPr="00A1115A" w:rsidRDefault="00135B29" w:rsidP="00135B29">
            <w:pPr>
              <w:pStyle w:val="TAC"/>
              <w:keepNext w:val="0"/>
              <w:rPr>
                <w:rFonts w:eastAsia="Yu Mincho"/>
              </w:rPr>
            </w:pPr>
          </w:p>
        </w:tc>
        <w:tc>
          <w:tcPr>
            <w:tcW w:w="595" w:type="dxa"/>
            <w:tcMar>
              <w:left w:w="28" w:type="dxa"/>
              <w:right w:w="28" w:type="dxa"/>
            </w:tcMar>
            <w:vAlign w:val="center"/>
          </w:tcPr>
          <w:p w14:paraId="66381BC5"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118E44AA" w14:textId="77777777" w:rsidR="00135B29" w:rsidRPr="00A1115A" w:rsidRDefault="00135B29" w:rsidP="00135B29">
            <w:pPr>
              <w:pStyle w:val="TAC"/>
              <w:keepNext w:val="0"/>
              <w:rPr>
                <w:rFonts w:eastAsia="Yu Mincho"/>
              </w:rPr>
            </w:pPr>
          </w:p>
        </w:tc>
        <w:tc>
          <w:tcPr>
            <w:tcW w:w="595" w:type="dxa"/>
            <w:tcMar>
              <w:left w:w="28" w:type="dxa"/>
              <w:right w:w="28" w:type="dxa"/>
            </w:tcMar>
          </w:tcPr>
          <w:p w14:paraId="19ECD70C"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2E029E0F" w14:textId="77777777" w:rsidR="00135B29" w:rsidRPr="00A1115A" w:rsidRDefault="00135B29" w:rsidP="00135B29">
            <w:pPr>
              <w:pStyle w:val="TAC"/>
              <w:keepNext w:val="0"/>
              <w:rPr>
                <w:rFonts w:eastAsia="Yu Mincho"/>
              </w:rPr>
            </w:pPr>
          </w:p>
        </w:tc>
        <w:tc>
          <w:tcPr>
            <w:tcW w:w="595" w:type="dxa"/>
            <w:tcMar>
              <w:left w:w="28" w:type="dxa"/>
              <w:right w:w="28" w:type="dxa"/>
            </w:tcMar>
          </w:tcPr>
          <w:p w14:paraId="35766FDB"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1BADE633" w14:textId="77777777" w:rsidR="00135B29" w:rsidRPr="00A1115A" w:rsidRDefault="00135B29" w:rsidP="00135B29">
            <w:pPr>
              <w:pStyle w:val="TAC"/>
              <w:keepNext w:val="0"/>
              <w:rPr>
                <w:rFonts w:eastAsia="Yu Mincho"/>
              </w:rPr>
            </w:pPr>
          </w:p>
        </w:tc>
      </w:tr>
      <w:tr w:rsidR="00135B29" w:rsidRPr="00A1115A" w14:paraId="55374718" w14:textId="77777777" w:rsidTr="00135B29">
        <w:trPr>
          <w:jc w:val="center"/>
        </w:trPr>
        <w:tc>
          <w:tcPr>
            <w:tcW w:w="660" w:type="dxa"/>
            <w:gridSpan w:val="2"/>
            <w:vMerge w:val="restart"/>
            <w:tcBorders>
              <w:top w:val="nil"/>
            </w:tcBorders>
            <w:shd w:val="clear" w:color="auto" w:fill="auto"/>
            <w:tcMar>
              <w:left w:w="28" w:type="dxa"/>
              <w:right w:w="28" w:type="dxa"/>
            </w:tcMar>
            <w:vAlign w:val="center"/>
          </w:tcPr>
          <w:p w14:paraId="2B967CF1" w14:textId="295B367D" w:rsidR="00135B29" w:rsidRPr="00A1115A" w:rsidRDefault="00135B29" w:rsidP="00135B29">
            <w:pPr>
              <w:pStyle w:val="TAC"/>
              <w:keepNext w:val="0"/>
              <w:rPr>
                <w:rFonts w:eastAsia="Yu Mincho"/>
              </w:rPr>
            </w:pPr>
            <w:r>
              <w:rPr>
                <w:rFonts w:eastAsia="Yu Mincho"/>
              </w:rPr>
              <w:t>n71</w:t>
            </w:r>
          </w:p>
        </w:tc>
        <w:tc>
          <w:tcPr>
            <w:tcW w:w="582" w:type="dxa"/>
            <w:tcMar>
              <w:left w:w="28" w:type="dxa"/>
              <w:right w:w="28" w:type="dxa"/>
            </w:tcMar>
            <w:vAlign w:val="center"/>
          </w:tcPr>
          <w:p w14:paraId="4743F6BA" w14:textId="22B34968" w:rsidR="00135B29" w:rsidRPr="00A1115A" w:rsidRDefault="00135B29" w:rsidP="00135B29">
            <w:pPr>
              <w:pStyle w:val="TAC"/>
              <w:keepNext w:val="0"/>
              <w:rPr>
                <w:rFonts w:eastAsia="Yu Mincho"/>
              </w:rPr>
            </w:pPr>
            <w:r w:rsidRPr="00A1115A">
              <w:rPr>
                <w:rFonts w:eastAsia="Yu Mincho"/>
              </w:rPr>
              <w:t>15</w:t>
            </w:r>
          </w:p>
        </w:tc>
        <w:tc>
          <w:tcPr>
            <w:tcW w:w="595" w:type="dxa"/>
            <w:tcMar>
              <w:left w:w="28" w:type="dxa"/>
              <w:right w:w="28" w:type="dxa"/>
            </w:tcMar>
          </w:tcPr>
          <w:p w14:paraId="155D1ADC" w14:textId="5313E0D7" w:rsidR="00135B29" w:rsidRPr="00A1115A" w:rsidRDefault="00135B29" w:rsidP="00135B29">
            <w:pPr>
              <w:pStyle w:val="TAC"/>
              <w:keepNext w:val="0"/>
              <w:rPr>
                <w:rFonts w:eastAsia="Yu Mincho"/>
              </w:rPr>
            </w:pPr>
            <w:r w:rsidRPr="00A1115A">
              <w:rPr>
                <w:rFonts w:eastAsia="Yu Mincho"/>
              </w:rPr>
              <w:t>Yes</w:t>
            </w:r>
          </w:p>
        </w:tc>
        <w:tc>
          <w:tcPr>
            <w:tcW w:w="596" w:type="dxa"/>
            <w:tcMar>
              <w:left w:w="28" w:type="dxa"/>
              <w:right w:w="28" w:type="dxa"/>
            </w:tcMar>
            <w:vAlign w:val="center"/>
          </w:tcPr>
          <w:p w14:paraId="2FDC22DE" w14:textId="3CA56B93" w:rsidR="00135B29" w:rsidRPr="00A1115A" w:rsidRDefault="00135B29" w:rsidP="00135B29">
            <w:pPr>
              <w:pStyle w:val="TAC"/>
              <w:keepNext w:val="0"/>
              <w:rPr>
                <w:rFonts w:eastAsia="Yu Mincho"/>
              </w:rPr>
            </w:pPr>
            <w:r w:rsidRPr="00A1115A">
              <w:rPr>
                <w:rFonts w:eastAsia="Yu Mincho"/>
              </w:rPr>
              <w:t>Yes</w:t>
            </w:r>
          </w:p>
        </w:tc>
        <w:tc>
          <w:tcPr>
            <w:tcW w:w="595" w:type="dxa"/>
            <w:tcMar>
              <w:left w:w="28" w:type="dxa"/>
              <w:right w:w="28" w:type="dxa"/>
            </w:tcMar>
            <w:vAlign w:val="center"/>
          </w:tcPr>
          <w:p w14:paraId="2B327A4A" w14:textId="311CCD94" w:rsidR="00135B29" w:rsidRPr="00A1115A" w:rsidRDefault="00135B29" w:rsidP="00135B29">
            <w:pPr>
              <w:pStyle w:val="TAC"/>
              <w:keepNext w:val="0"/>
              <w:rPr>
                <w:rFonts w:eastAsia="Yu Mincho"/>
              </w:rPr>
            </w:pPr>
            <w:r w:rsidRPr="00A1115A">
              <w:rPr>
                <w:rFonts w:eastAsia="Yu Mincho"/>
              </w:rPr>
              <w:t>Yes</w:t>
            </w:r>
          </w:p>
        </w:tc>
        <w:tc>
          <w:tcPr>
            <w:tcW w:w="596" w:type="dxa"/>
            <w:tcMar>
              <w:left w:w="28" w:type="dxa"/>
              <w:right w:w="28" w:type="dxa"/>
            </w:tcMar>
            <w:vAlign w:val="center"/>
          </w:tcPr>
          <w:p w14:paraId="4A8A21FA" w14:textId="3907852D" w:rsidR="00135B29" w:rsidRPr="00A1115A" w:rsidRDefault="00135B29" w:rsidP="00135B29">
            <w:pPr>
              <w:pStyle w:val="TAC"/>
              <w:keepNext w:val="0"/>
              <w:rPr>
                <w:rFonts w:eastAsia="Yu Mincho"/>
              </w:rPr>
            </w:pPr>
            <w:r w:rsidRPr="00A1115A">
              <w:rPr>
                <w:rFonts w:eastAsia="Yu Mincho"/>
              </w:rPr>
              <w:t>Yes</w:t>
            </w:r>
          </w:p>
        </w:tc>
        <w:tc>
          <w:tcPr>
            <w:tcW w:w="595" w:type="dxa"/>
            <w:tcMar>
              <w:left w:w="28" w:type="dxa"/>
              <w:right w:w="28" w:type="dxa"/>
            </w:tcMar>
            <w:vAlign w:val="center"/>
          </w:tcPr>
          <w:p w14:paraId="30465D65" w14:textId="77777777" w:rsidR="00135B29" w:rsidRPr="00A1115A" w:rsidRDefault="00135B29" w:rsidP="00135B29">
            <w:pPr>
              <w:pStyle w:val="TAC"/>
              <w:keepNext w:val="0"/>
              <w:rPr>
                <w:rFonts w:eastAsia="Yu Mincho"/>
              </w:rPr>
            </w:pPr>
          </w:p>
        </w:tc>
        <w:tc>
          <w:tcPr>
            <w:tcW w:w="596" w:type="dxa"/>
            <w:tcMar>
              <w:left w:w="28" w:type="dxa"/>
              <w:right w:w="28" w:type="dxa"/>
            </w:tcMar>
          </w:tcPr>
          <w:p w14:paraId="1679C2E9" w14:textId="77777777" w:rsidR="00135B29" w:rsidRPr="00A1115A" w:rsidRDefault="00135B29" w:rsidP="00135B29">
            <w:pPr>
              <w:pStyle w:val="TAC"/>
              <w:keepNext w:val="0"/>
              <w:rPr>
                <w:rFonts w:eastAsia="Yu Mincho"/>
              </w:rPr>
            </w:pPr>
          </w:p>
        </w:tc>
        <w:tc>
          <w:tcPr>
            <w:tcW w:w="709" w:type="dxa"/>
            <w:shd w:val="clear" w:color="auto" w:fill="FFFF00"/>
          </w:tcPr>
          <w:p w14:paraId="5837289A" w14:textId="708CE417" w:rsidR="00135B29" w:rsidRPr="00A1115A" w:rsidRDefault="00135B29" w:rsidP="00135B29">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571D927B"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24896029"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453AD8D0" w14:textId="77777777" w:rsidR="00135B29" w:rsidRPr="00A1115A" w:rsidRDefault="00135B29" w:rsidP="00135B29">
            <w:pPr>
              <w:pStyle w:val="TAC"/>
              <w:keepNext w:val="0"/>
              <w:rPr>
                <w:rFonts w:eastAsia="Yu Mincho"/>
              </w:rPr>
            </w:pPr>
          </w:p>
        </w:tc>
        <w:tc>
          <w:tcPr>
            <w:tcW w:w="595" w:type="dxa"/>
            <w:tcMar>
              <w:left w:w="28" w:type="dxa"/>
              <w:right w:w="28" w:type="dxa"/>
            </w:tcMar>
          </w:tcPr>
          <w:p w14:paraId="7D9C8E2F"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7A078D1E" w14:textId="77777777" w:rsidR="00135B29" w:rsidRPr="00A1115A" w:rsidRDefault="00135B29" w:rsidP="00135B29">
            <w:pPr>
              <w:pStyle w:val="TAC"/>
              <w:keepNext w:val="0"/>
              <w:rPr>
                <w:rFonts w:eastAsia="Yu Mincho"/>
              </w:rPr>
            </w:pPr>
          </w:p>
        </w:tc>
        <w:tc>
          <w:tcPr>
            <w:tcW w:w="595" w:type="dxa"/>
            <w:tcMar>
              <w:left w:w="28" w:type="dxa"/>
              <w:right w:w="28" w:type="dxa"/>
            </w:tcMar>
          </w:tcPr>
          <w:p w14:paraId="0EBDB568"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1EE513DA" w14:textId="77777777" w:rsidR="00135B29" w:rsidRPr="00A1115A" w:rsidRDefault="00135B29" w:rsidP="00135B29">
            <w:pPr>
              <w:pStyle w:val="TAC"/>
              <w:keepNext w:val="0"/>
              <w:rPr>
                <w:rFonts w:eastAsia="Yu Mincho"/>
              </w:rPr>
            </w:pPr>
          </w:p>
        </w:tc>
      </w:tr>
      <w:tr w:rsidR="00135B29" w:rsidRPr="00A1115A" w14:paraId="5310CF00" w14:textId="77777777" w:rsidTr="00135B29">
        <w:trPr>
          <w:jc w:val="center"/>
        </w:trPr>
        <w:tc>
          <w:tcPr>
            <w:tcW w:w="660" w:type="dxa"/>
            <w:gridSpan w:val="2"/>
            <w:vMerge/>
            <w:shd w:val="clear" w:color="auto" w:fill="auto"/>
            <w:tcMar>
              <w:left w:w="28" w:type="dxa"/>
              <w:right w:w="28" w:type="dxa"/>
            </w:tcMar>
            <w:vAlign w:val="center"/>
          </w:tcPr>
          <w:p w14:paraId="460B5F84" w14:textId="77777777" w:rsidR="00135B29" w:rsidRPr="00A1115A" w:rsidRDefault="00135B29" w:rsidP="00135B29">
            <w:pPr>
              <w:pStyle w:val="TAC"/>
              <w:keepNext w:val="0"/>
              <w:rPr>
                <w:rFonts w:eastAsia="Yu Mincho"/>
              </w:rPr>
            </w:pPr>
          </w:p>
        </w:tc>
        <w:tc>
          <w:tcPr>
            <w:tcW w:w="582" w:type="dxa"/>
            <w:tcMar>
              <w:left w:w="28" w:type="dxa"/>
              <w:right w:w="28" w:type="dxa"/>
            </w:tcMar>
            <w:vAlign w:val="center"/>
          </w:tcPr>
          <w:p w14:paraId="3D5C125C" w14:textId="681730E7" w:rsidR="00135B29" w:rsidRPr="00A1115A" w:rsidRDefault="00135B29" w:rsidP="00135B29">
            <w:pPr>
              <w:pStyle w:val="TAC"/>
              <w:keepNext w:val="0"/>
              <w:rPr>
                <w:rFonts w:eastAsia="Yu Mincho"/>
              </w:rPr>
            </w:pPr>
            <w:r w:rsidRPr="00A1115A">
              <w:rPr>
                <w:rFonts w:eastAsia="Yu Mincho"/>
              </w:rPr>
              <w:t>30</w:t>
            </w:r>
          </w:p>
        </w:tc>
        <w:tc>
          <w:tcPr>
            <w:tcW w:w="595" w:type="dxa"/>
            <w:tcMar>
              <w:left w:w="28" w:type="dxa"/>
              <w:right w:w="28" w:type="dxa"/>
            </w:tcMar>
          </w:tcPr>
          <w:p w14:paraId="1039313C" w14:textId="77777777" w:rsidR="00135B29" w:rsidRPr="00A1115A" w:rsidRDefault="00135B29" w:rsidP="00135B29">
            <w:pPr>
              <w:pStyle w:val="TAC"/>
              <w:keepNext w:val="0"/>
              <w:rPr>
                <w:rFonts w:eastAsia="Yu Mincho"/>
              </w:rPr>
            </w:pPr>
          </w:p>
        </w:tc>
        <w:tc>
          <w:tcPr>
            <w:tcW w:w="596" w:type="dxa"/>
            <w:tcMar>
              <w:left w:w="28" w:type="dxa"/>
              <w:right w:w="28" w:type="dxa"/>
            </w:tcMar>
          </w:tcPr>
          <w:p w14:paraId="7D228E27" w14:textId="5CBBF325" w:rsidR="00135B29" w:rsidRPr="00A1115A" w:rsidRDefault="00135B29" w:rsidP="00135B29">
            <w:pPr>
              <w:pStyle w:val="TAC"/>
              <w:keepNext w:val="0"/>
              <w:rPr>
                <w:rFonts w:eastAsia="Yu Mincho"/>
              </w:rPr>
            </w:pPr>
            <w:r w:rsidRPr="00A1115A">
              <w:rPr>
                <w:rFonts w:eastAsia="Yu Mincho"/>
              </w:rPr>
              <w:t>Yes</w:t>
            </w:r>
          </w:p>
        </w:tc>
        <w:tc>
          <w:tcPr>
            <w:tcW w:w="595" w:type="dxa"/>
            <w:tcMar>
              <w:left w:w="28" w:type="dxa"/>
              <w:right w:w="28" w:type="dxa"/>
            </w:tcMar>
            <w:vAlign w:val="center"/>
          </w:tcPr>
          <w:p w14:paraId="31B479B0" w14:textId="316BBB7E" w:rsidR="00135B29" w:rsidRPr="00A1115A" w:rsidRDefault="00135B29" w:rsidP="00135B29">
            <w:pPr>
              <w:pStyle w:val="TAC"/>
              <w:keepNext w:val="0"/>
              <w:rPr>
                <w:rFonts w:eastAsia="Yu Mincho"/>
              </w:rPr>
            </w:pPr>
            <w:r w:rsidRPr="00A1115A">
              <w:rPr>
                <w:rFonts w:eastAsia="Yu Mincho"/>
              </w:rPr>
              <w:t>Yes</w:t>
            </w:r>
          </w:p>
        </w:tc>
        <w:tc>
          <w:tcPr>
            <w:tcW w:w="596" w:type="dxa"/>
            <w:tcMar>
              <w:left w:w="28" w:type="dxa"/>
              <w:right w:w="28" w:type="dxa"/>
            </w:tcMar>
            <w:vAlign w:val="center"/>
          </w:tcPr>
          <w:p w14:paraId="73AD10CD" w14:textId="0D049D94" w:rsidR="00135B29" w:rsidRPr="00A1115A" w:rsidRDefault="00135B29" w:rsidP="00135B29">
            <w:pPr>
              <w:pStyle w:val="TAC"/>
              <w:keepNext w:val="0"/>
              <w:rPr>
                <w:rFonts w:eastAsia="Yu Mincho"/>
              </w:rPr>
            </w:pPr>
            <w:r w:rsidRPr="00A1115A">
              <w:rPr>
                <w:rFonts w:eastAsia="Yu Mincho"/>
              </w:rPr>
              <w:t>Yes</w:t>
            </w:r>
          </w:p>
        </w:tc>
        <w:tc>
          <w:tcPr>
            <w:tcW w:w="595" w:type="dxa"/>
            <w:tcMar>
              <w:left w:w="28" w:type="dxa"/>
              <w:right w:w="28" w:type="dxa"/>
            </w:tcMar>
            <w:vAlign w:val="center"/>
          </w:tcPr>
          <w:p w14:paraId="516A8DB2" w14:textId="77777777" w:rsidR="00135B29" w:rsidRPr="00A1115A" w:rsidRDefault="00135B29" w:rsidP="00135B29">
            <w:pPr>
              <w:pStyle w:val="TAC"/>
              <w:keepNext w:val="0"/>
              <w:rPr>
                <w:rFonts w:eastAsia="Yu Mincho"/>
              </w:rPr>
            </w:pPr>
          </w:p>
        </w:tc>
        <w:tc>
          <w:tcPr>
            <w:tcW w:w="596" w:type="dxa"/>
            <w:tcMar>
              <w:left w:w="28" w:type="dxa"/>
              <w:right w:w="28" w:type="dxa"/>
            </w:tcMar>
          </w:tcPr>
          <w:p w14:paraId="7FCABE00" w14:textId="77777777" w:rsidR="00135B29" w:rsidRPr="00A1115A" w:rsidRDefault="00135B29" w:rsidP="00135B29">
            <w:pPr>
              <w:pStyle w:val="TAC"/>
              <w:keepNext w:val="0"/>
              <w:rPr>
                <w:rFonts w:eastAsia="Yu Mincho"/>
              </w:rPr>
            </w:pPr>
          </w:p>
        </w:tc>
        <w:tc>
          <w:tcPr>
            <w:tcW w:w="709" w:type="dxa"/>
            <w:shd w:val="clear" w:color="auto" w:fill="FFFF00"/>
          </w:tcPr>
          <w:p w14:paraId="1FE80C20" w14:textId="051DF137" w:rsidR="00135B29" w:rsidRPr="00A1115A" w:rsidRDefault="00135B29" w:rsidP="00135B29">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2425E07F"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5C223CCE"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28838E6B" w14:textId="77777777" w:rsidR="00135B29" w:rsidRPr="00A1115A" w:rsidRDefault="00135B29" w:rsidP="00135B29">
            <w:pPr>
              <w:pStyle w:val="TAC"/>
              <w:keepNext w:val="0"/>
              <w:rPr>
                <w:rFonts w:eastAsia="Yu Mincho"/>
              </w:rPr>
            </w:pPr>
          </w:p>
        </w:tc>
        <w:tc>
          <w:tcPr>
            <w:tcW w:w="595" w:type="dxa"/>
            <w:tcMar>
              <w:left w:w="28" w:type="dxa"/>
              <w:right w:w="28" w:type="dxa"/>
            </w:tcMar>
          </w:tcPr>
          <w:p w14:paraId="59FB61B5"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1BE0377F" w14:textId="77777777" w:rsidR="00135B29" w:rsidRPr="00A1115A" w:rsidRDefault="00135B29" w:rsidP="00135B29">
            <w:pPr>
              <w:pStyle w:val="TAC"/>
              <w:keepNext w:val="0"/>
              <w:rPr>
                <w:rFonts w:eastAsia="Yu Mincho"/>
              </w:rPr>
            </w:pPr>
          </w:p>
        </w:tc>
        <w:tc>
          <w:tcPr>
            <w:tcW w:w="595" w:type="dxa"/>
            <w:tcMar>
              <w:left w:w="28" w:type="dxa"/>
              <w:right w:w="28" w:type="dxa"/>
            </w:tcMar>
          </w:tcPr>
          <w:p w14:paraId="03BDB558"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1FE298E8" w14:textId="77777777" w:rsidR="00135B29" w:rsidRPr="00A1115A" w:rsidRDefault="00135B29" w:rsidP="00135B29">
            <w:pPr>
              <w:pStyle w:val="TAC"/>
              <w:keepNext w:val="0"/>
              <w:rPr>
                <w:rFonts w:eastAsia="Yu Mincho"/>
              </w:rPr>
            </w:pPr>
          </w:p>
        </w:tc>
      </w:tr>
      <w:tr w:rsidR="00135B29" w:rsidRPr="00A1115A" w14:paraId="40E395A1" w14:textId="77777777" w:rsidTr="0022790C">
        <w:trPr>
          <w:jc w:val="center"/>
        </w:trPr>
        <w:tc>
          <w:tcPr>
            <w:tcW w:w="660" w:type="dxa"/>
            <w:gridSpan w:val="2"/>
            <w:vMerge/>
            <w:tcBorders>
              <w:bottom w:val="single" w:sz="4" w:space="0" w:color="auto"/>
            </w:tcBorders>
            <w:shd w:val="clear" w:color="auto" w:fill="auto"/>
            <w:tcMar>
              <w:left w:w="28" w:type="dxa"/>
              <w:right w:w="28" w:type="dxa"/>
            </w:tcMar>
            <w:vAlign w:val="center"/>
          </w:tcPr>
          <w:p w14:paraId="257ED479" w14:textId="77777777" w:rsidR="00135B29" w:rsidRPr="00A1115A" w:rsidRDefault="00135B29" w:rsidP="00135B29">
            <w:pPr>
              <w:pStyle w:val="TAC"/>
              <w:keepNext w:val="0"/>
              <w:rPr>
                <w:rFonts w:eastAsia="Yu Mincho"/>
              </w:rPr>
            </w:pPr>
          </w:p>
        </w:tc>
        <w:tc>
          <w:tcPr>
            <w:tcW w:w="582" w:type="dxa"/>
            <w:tcMar>
              <w:left w:w="28" w:type="dxa"/>
              <w:right w:w="28" w:type="dxa"/>
            </w:tcMar>
            <w:vAlign w:val="center"/>
          </w:tcPr>
          <w:p w14:paraId="0DA9E1E7" w14:textId="68BB722A" w:rsidR="00135B29" w:rsidRPr="00A1115A" w:rsidRDefault="00135B29" w:rsidP="00135B29">
            <w:pPr>
              <w:pStyle w:val="TAC"/>
              <w:keepNext w:val="0"/>
              <w:rPr>
                <w:rFonts w:eastAsia="Yu Mincho"/>
              </w:rPr>
            </w:pPr>
            <w:r w:rsidRPr="00A1115A">
              <w:rPr>
                <w:rFonts w:eastAsia="Yu Mincho"/>
              </w:rPr>
              <w:t>60</w:t>
            </w:r>
          </w:p>
        </w:tc>
        <w:tc>
          <w:tcPr>
            <w:tcW w:w="595" w:type="dxa"/>
            <w:tcMar>
              <w:left w:w="28" w:type="dxa"/>
              <w:right w:w="28" w:type="dxa"/>
            </w:tcMar>
          </w:tcPr>
          <w:p w14:paraId="494C1A62"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079CF5AD"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2B8999AF"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58D98C04"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2CDD4D32" w14:textId="77777777" w:rsidR="00135B29" w:rsidRPr="00A1115A" w:rsidRDefault="00135B29" w:rsidP="00135B29">
            <w:pPr>
              <w:pStyle w:val="TAC"/>
              <w:keepNext w:val="0"/>
              <w:rPr>
                <w:rFonts w:eastAsia="Yu Mincho"/>
              </w:rPr>
            </w:pPr>
          </w:p>
        </w:tc>
        <w:tc>
          <w:tcPr>
            <w:tcW w:w="596" w:type="dxa"/>
            <w:tcMar>
              <w:left w:w="28" w:type="dxa"/>
              <w:right w:w="28" w:type="dxa"/>
            </w:tcMar>
          </w:tcPr>
          <w:p w14:paraId="40E7458A" w14:textId="77777777" w:rsidR="00135B29" w:rsidRPr="00A1115A" w:rsidRDefault="00135B29" w:rsidP="00135B29">
            <w:pPr>
              <w:pStyle w:val="TAC"/>
              <w:keepNext w:val="0"/>
              <w:rPr>
                <w:rFonts w:eastAsia="Yu Mincho"/>
              </w:rPr>
            </w:pPr>
          </w:p>
        </w:tc>
        <w:tc>
          <w:tcPr>
            <w:tcW w:w="709" w:type="dxa"/>
          </w:tcPr>
          <w:p w14:paraId="036398D3" w14:textId="77777777" w:rsidR="00135B29" w:rsidRPr="00A1115A" w:rsidRDefault="00135B29" w:rsidP="00135B29">
            <w:pPr>
              <w:pStyle w:val="TAC"/>
              <w:keepNext w:val="0"/>
              <w:rPr>
                <w:rFonts w:eastAsia="Yu Mincho"/>
              </w:rPr>
            </w:pPr>
          </w:p>
        </w:tc>
        <w:tc>
          <w:tcPr>
            <w:tcW w:w="482" w:type="dxa"/>
            <w:tcMar>
              <w:left w:w="28" w:type="dxa"/>
              <w:right w:w="28" w:type="dxa"/>
            </w:tcMar>
            <w:vAlign w:val="center"/>
          </w:tcPr>
          <w:p w14:paraId="1EEA9A64" w14:textId="77777777" w:rsidR="00135B29" w:rsidRPr="00A1115A" w:rsidRDefault="00135B29" w:rsidP="00135B29">
            <w:pPr>
              <w:pStyle w:val="TAC"/>
              <w:keepNext w:val="0"/>
              <w:rPr>
                <w:rFonts w:eastAsia="Yu Mincho"/>
              </w:rPr>
            </w:pPr>
          </w:p>
        </w:tc>
        <w:tc>
          <w:tcPr>
            <w:tcW w:w="595" w:type="dxa"/>
            <w:tcMar>
              <w:left w:w="28" w:type="dxa"/>
              <w:right w:w="28" w:type="dxa"/>
            </w:tcMar>
            <w:vAlign w:val="center"/>
          </w:tcPr>
          <w:p w14:paraId="2931A999"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7144200E" w14:textId="77777777" w:rsidR="00135B29" w:rsidRPr="00A1115A" w:rsidRDefault="00135B29" w:rsidP="00135B29">
            <w:pPr>
              <w:pStyle w:val="TAC"/>
              <w:keepNext w:val="0"/>
              <w:rPr>
                <w:rFonts w:eastAsia="Yu Mincho"/>
              </w:rPr>
            </w:pPr>
          </w:p>
        </w:tc>
        <w:tc>
          <w:tcPr>
            <w:tcW w:w="595" w:type="dxa"/>
            <w:tcMar>
              <w:left w:w="28" w:type="dxa"/>
              <w:right w:w="28" w:type="dxa"/>
            </w:tcMar>
          </w:tcPr>
          <w:p w14:paraId="5D8EB23E"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4658E9C9" w14:textId="77777777" w:rsidR="00135B29" w:rsidRPr="00A1115A" w:rsidRDefault="00135B29" w:rsidP="00135B29">
            <w:pPr>
              <w:pStyle w:val="TAC"/>
              <w:keepNext w:val="0"/>
              <w:rPr>
                <w:rFonts w:eastAsia="Yu Mincho"/>
              </w:rPr>
            </w:pPr>
          </w:p>
        </w:tc>
        <w:tc>
          <w:tcPr>
            <w:tcW w:w="595" w:type="dxa"/>
            <w:tcMar>
              <w:left w:w="28" w:type="dxa"/>
              <w:right w:w="28" w:type="dxa"/>
            </w:tcMar>
          </w:tcPr>
          <w:p w14:paraId="5C0DA81F" w14:textId="77777777" w:rsidR="00135B29" w:rsidRPr="00A1115A" w:rsidRDefault="00135B29" w:rsidP="00135B29">
            <w:pPr>
              <w:pStyle w:val="TAC"/>
              <w:keepNext w:val="0"/>
              <w:rPr>
                <w:rFonts w:eastAsia="Yu Mincho"/>
              </w:rPr>
            </w:pPr>
          </w:p>
        </w:tc>
        <w:tc>
          <w:tcPr>
            <w:tcW w:w="596" w:type="dxa"/>
            <w:tcMar>
              <w:left w:w="28" w:type="dxa"/>
              <w:right w:w="28" w:type="dxa"/>
            </w:tcMar>
            <w:vAlign w:val="center"/>
          </w:tcPr>
          <w:p w14:paraId="12F7A0E1" w14:textId="77777777" w:rsidR="00135B29" w:rsidRPr="00A1115A" w:rsidRDefault="00135B29" w:rsidP="00135B29">
            <w:pPr>
              <w:pStyle w:val="TAC"/>
              <w:keepNext w:val="0"/>
              <w:rPr>
                <w:rFonts w:eastAsia="Yu Mincho"/>
              </w:rPr>
            </w:pPr>
          </w:p>
        </w:tc>
      </w:tr>
      <w:tr w:rsidR="00135B29" w:rsidRPr="00A1115A" w14:paraId="0857E8D3" w14:textId="77777777" w:rsidTr="00135B29">
        <w:trPr>
          <w:jc w:val="center"/>
        </w:trPr>
        <w:tc>
          <w:tcPr>
            <w:tcW w:w="567" w:type="dxa"/>
          </w:tcPr>
          <w:p w14:paraId="2EB7E0E6" w14:textId="77777777" w:rsidR="00135B29" w:rsidRPr="00A1115A" w:rsidRDefault="00135B29" w:rsidP="00135B29">
            <w:pPr>
              <w:pStyle w:val="TAN"/>
              <w:rPr>
                <w:lang w:eastAsia="ko-KR"/>
              </w:rPr>
            </w:pPr>
          </w:p>
        </w:tc>
        <w:tc>
          <w:tcPr>
            <w:tcW w:w="9012" w:type="dxa"/>
            <w:gridSpan w:val="16"/>
            <w:tcMar>
              <w:left w:w="28" w:type="dxa"/>
              <w:right w:w="28" w:type="dxa"/>
            </w:tcMar>
          </w:tcPr>
          <w:p w14:paraId="69F67B8E" w14:textId="07B10FCD" w:rsidR="00135B29" w:rsidRPr="00A1115A" w:rsidRDefault="00135B29" w:rsidP="00135B29">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FEEE03C" w14:textId="77777777" w:rsidR="00135B29" w:rsidRPr="00A1115A" w:rsidRDefault="00135B29" w:rsidP="00135B29">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A1D3BFB" w14:textId="77777777" w:rsidR="00135B29" w:rsidRPr="00A1115A" w:rsidRDefault="00135B29" w:rsidP="00135B29">
            <w:pPr>
              <w:pStyle w:val="TAN"/>
              <w:rPr>
                <w:rFonts w:eastAsia="Yu Mincho"/>
              </w:rPr>
            </w:pPr>
            <w:r w:rsidRPr="00A1115A">
              <w:rPr>
                <w:rFonts w:eastAsia="Yu Mincho"/>
              </w:rPr>
              <w:t>NOTE 3:</w:t>
            </w:r>
            <w:r w:rsidRPr="00A1115A">
              <w:rPr>
                <w:rFonts w:eastAsia="Yu Mincho"/>
              </w:rPr>
              <w:tab/>
              <w:t>This UE channel bandwidth is applicable only to downlink.</w:t>
            </w:r>
          </w:p>
          <w:p w14:paraId="4E92F263" w14:textId="77777777" w:rsidR="00135B29" w:rsidRPr="00A1115A" w:rsidRDefault="00135B29" w:rsidP="00135B29">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6699082" w14:textId="77777777" w:rsidR="00135B29" w:rsidRPr="00A1115A" w:rsidRDefault="00135B29" w:rsidP="00135B29">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AD9D58B" w14:textId="77777777" w:rsidR="00135B29" w:rsidRPr="00A1115A" w:rsidRDefault="00135B29" w:rsidP="00135B29">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1E21B53" w14:textId="182968A1" w:rsidR="00135B29" w:rsidRPr="00A1115A" w:rsidRDefault="00135B29" w:rsidP="00135B29">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w:t>
            </w:r>
            <w:r w:rsidR="001635A7">
              <w:rPr>
                <w:rFonts w:eastAsia="Yu Mincho"/>
              </w:rPr>
              <w:t>.</w:t>
            </w:r>
            <w:r w:rsidRPr="00A1115A">
              <w:rPr>
                <w:rFonts w:eastAsia="Yu Mincho"/>
              </w:rPr>
              <w:t xml:space="preserve"> requirements are specified for NR UL transmission bandwidth configuration confined to either 703-733 or 718-748 </w:t>
            </w:r>
            <w:proofErr w:type="spellStart"/>
            <w:r w:rsidRPr="00A1115A">
              <w:rPr>
                <w:rFonts w:eastAsia="Yu Mincho"/>
              </w:rPr>
              <w:t>MHz.</w:t>
            </w:r>
            <w:proofErr w:type="spellEnd"/>
          </w:p>
          <w:p w14:paraId="7A3F1338" w14:textId="77777777" w:rsidR="00135B29" w:rsidRPr="00A1115A" w:rsidRDefault="00135B29" w:rsidP="00135B29">
            <w:pPr>
              <w:pStyle w:val="TAN"/>
              <w:rPr>
                <w:rFonts w:eastAsia="Yu Mincho"/>
              </w:rPr>
            </w:pPr>
            <w:r w:rsidRPr="00A1115A">
              <w:rPr>
                <w:rFonts w:eastAsia="Yu Mincho"/>
              </w:rPr>
              <w:t>NOTE 8:</w:t>
            </w:r>
            <w:r w:rsidRPr="00A1115A">
              <w:rPr>
                <w:rFonts w:eastAsia="Yu Mincho"/>
              </w:rPr>
              <w:tab/>
              <w:t>This UE channel bandwidth is applicable only to uplink.</w:t>
            </w:r>
          </w:p>
          <w:p w14:paraId="60D143E7" w14:textId="77777777" w:rsidR="00135B29" w:rsidRPr="00A1115A" w:rsidRDefault="00135B29" w:rsidP="00135B29">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726D8CC" w14:textId="77777777" w:rsidR="00135B29" w:rsidRPr="00A1115A" w:rsidRDefault="00135B29" w:rsidP="00135B29">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47B372A" w14:textId="77777777" w:rsidR="00465D5D" w:rsidRDefault="00465D5D" w:rsidP="00432503">
      <w:pPr>
        <w:pStyle w:val="Caption"/>
        <w:jc w:val="center"/>
      </w:pPr>
      <w:bookmarkStart w:id="16" w:name="_Ref71123824"/>
      <w:bookmarkEnd w:id="15"/>
    </w:p>
    <w:p w14:paraId="640048DC" w14:textId="77D6A089" w:rsidR="00432503" w:rsidRPr="00A1115A" w:rsidRDefault="00432503" w:rsidP="00432503">
      <w:pPr>
        <w:pStyle w:val="Caption"/>
        <w:jc w:val="center"/>
      </w:pPr>
      <w:bookmarkStart w:id="17" w:name="_Ref71142841"/>
      <w:bookmarkStart w:id="18" w:name="_Hlk71194811"/>
      <w:r>
        <w:t xml:space="preserve">Table </w:t>
      </w:r>
      <w:r w:rsidR="00F72053">
        <w:rPr>
          <w:noProof/>
        </w:rPr>
        <w:fldChar w:fldCharType="begin"/>
      </w:r>
      <w:r w:rsidR="00F72053">
        <w:rPr>
          <w:noProof/>
        </w:rPr>
        <w:instrText xml:space="preserve"> SEQ Table \* ARABIC </w:instrText>
      </w:r>
      <w:r w:rsidR="00F72053">
        <w:rPr>
          <w:noProof/>
        </w:rPr>
        <w:fldChar w:fldCharType="separate"/>
      </w:r>
      <w:r w:rsidR="00C42356">
        <w:rPr>
          <w:noProof/>
        </w:rPr>
        <w:t>3</w:t>
      </w:r>
      <w:r w:rsidR="00F72053">
        <w:rPr>
          <w:noProof/>
        </w:rPr>
        <w:fldChar w:fldCharType="end"/>
      </w:r>
      <w:bookmarkEnd w:id="16"/>
      <w:bookmarkEnd w:id="17"/>
      <w:r>
        <w:t xml:space="preserve">: </w:t>
      </w:r>
      <w:bookmarkStart w:id="19" w:name="_Hlk71546572"/>
      <w:r w:rsidR="00966E99" w:rsidRPr="00966E99">
        <w:rPr>
          <w:b w:val="0"/>
        </w:rPr>
        <w:t>Proposal</w:t>
      </w:r>
      <w:r w:rsidR="00FA5506">
        <w:rPr>
          <w:b w:val="0"/>
        </w:rPr>
        <w:t xml:space="preserve"> </w:t>
      </w:r>
      <w:r w:rsidR="00966E99">
        <w:rPr>
          <w:b w:val="0"/>
        </w:rPr>
        <w:t>“</w:t>
      </w:r>
      <w:r w:rsidR="00966E99" w:rsidRPr="00966E99">
        <w:rPr>
          <w:b w:val="0"/>
        </w:rPr>
        <w:t>Table 5.3.6-1</w:t>
      </w:r>
      <w:r w:rsidR="00966E99">
        <w:t xml:space="preserve"> </w:t>
      </w:r>
      <w:r w:rsidRPr="00044A2D">
        <w:rPr>
          <w:b w:val="0"/>
        </w:rPr>
        <w:t>FDD asymmetric UL and DL channel bandwidth combinations</w:t>
      </w:r>
      <w:r w:rsidR="00966E99">
        <w:rPr>
          <w:b w:val="0"/>
        </w:rPr>
        <w:t>” for</w:t>
      </w:r>
      <w:bookmarkEnd w:id="19"/>
      <w:r w:rsidR="00966E99">
        <w:rPr>
          <w:b w:val="0"/>
        </w:rPr>
        <w:t xml:space="preserve"> n8 and n71.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32503" w:rsidRPr="00A1115A" w14:paraId="20E867CB" w14:textId="77777777" w:rsidTr="00471127">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9F807C5" w14:textId="77777777" w:rsidR="00432503" w:rsidRPr="00A1115A" w:rsidRDefault="00432503" w:rsidP="00471127">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3B4F0754" w14:textId="77777777" w:rsidR="00432503" w:rsidRPr="00A1115A" w:rsidRDefault="00432503" w:rsidP="00471127">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1D8F79B" w14:textId="77777777" w:rsidR="00432503" w:rsidRPr="00A1115A" w:rsidRDefault="00432503" w:rsidP="00471127">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B9FEA32" w14:textId="77777777" w:rsidR="00432503" w:rsidRPr="00A1115A" w:rsidRDefault="00432503" w:rsidP="00471127">
            <w:pPr>
              <w:pStyle w:val="TAH"/>
              <w:rPr>
                <w:lang w:val="en-US"/>
              </w:rPr>
            </w:pPr>
            <w:r w:rsidRPr="00A1115A">
              <w:rPr>
                <w:bCs/>
                <w:lang w:val="en-US"/>
              </w:rPr>
              <w:t>Asymmetric channel bandwidth combination set</w:t>
            </w:r>
          </w:p>
        </w:tc>
      </w:tr>
      <w:tr w:rsidR="00432503" w:rsidRPr="00A1115A" w14:paraId="19D13E63" w14:textId="77777777" w:rsidTr="004063EB">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54D8879A" w14:textId="6F6CFCB7" w:rsidR="00432503" w:rsidRPr="00A1115A" w:rsidRDefault="004C7924" w:rsidP="00471127">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1D71004" w14:textId="589B04F7" w:rsidR="00432503" w:rsidRPr="00A1115A" w:rsidRDefault="00432503" w:rsidP="0047112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E209B" w14:textId="6ACD7953" w:rsidR="00432503" w:rsidRPr="00A1115A" w:rsidRDefault="004C7924" w:rsidP="00471127">
            <w:pPr>
              <w:pStyle w:val="TAC"/>
              <w:rPr>
                <w:lang w:val="en-US" w:eastAsia="zh-CN"/>
              </w:rPr>
            </w:pPr>
            <w:r>
              <w:rPr>
                <w:lang w:val="en-US" w:eastAsia="zh-CN"/>
              </w:rPr>
              <w:t>3</w:t>
            </w:r>
            <w:r w:rsidR="00432503">
              <w:rPr>
                <w:lang w:val="en-US" w:eastAsia="zh-CN"/>
              </w:rPr>
              <w:t>5</w:t>
            </w:r>
          </w:p>
        </w:tc>
        <w:tc>
          <w:tcPr>
            <w:tcW w:w="1890" w:type="dxa"/>
            <w:tcBorders>
              <w:top w:val="single" w:sz="4" w:space="0" w:color="auto"/>
              <w:left w:val="single" w:sz="4" w:space="0" w:color="auto"/>
              <w:bottom w:val="nil"/>
              <w:right w:val="single" w:sz="4" w:space="0" w:color="auto"/>
            </w:tcBorders>
            <w:shd w:val="clear" w:color="auto" w:fill="FFFF00"/>
          </w:tcPr>
          <w:p w14:paraId="218581CC" w14:textId="5F41C32D" w:rsidR="00432503" w:rsidRPr="00A1115A" w:rsidRDefault="00432503" w:rsidP="00471127">
            <w:pPr>
              <w:pStyle w:val="TAC"/>
              <w:rPr>
                <w:lang w:val="en-US" w:eastAsia="zh-CN"/>
              </w:rPr>
            </w:pPr>
            <w:r>
              <w:rPr>
                <w:lang w:val="en-US" w:eastAsia="zh-CN"/>
              </w:rPr>
              <w:t>0</w:t>
            </w:r>
          </w:p>
        </w:tc>
      </w:tr>
      <w:tr w:rsidR="004C7924" w:rsidRPr="00A1115A" w14:paraId="0B77C8BF" w14:textId="77777777" w:rsidTr="0096245B">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64BA724" w14:textId="734E4861" w:rsidR="004C7924" w:rsidRDefault="004C7924" w:rsidP="00471127">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F5816E0" w14:textId="1D3B9918" w:rsidR="004C7924" w:rsidRDefault="004C7924" w:rsidP="00471127">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726087" w14:textId="4DB4D5DF" w:rsidR="004C7924" w:rsidRDefault="004C7924" w:rsidP="00471127">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auto"/>
            <w:vAlign w:val="center"/>
          </w:tcPr>
          <w:p w14:paraId="1BEDC3A8" w14:textId="05ADAEA0" w:rsidR="004C7924" w:rsidRDefault="004C7924" w:rsidP="0096245B">
            <w:pPr>
              <w:pStyle w:val="TAC"/>
              <w:rPr>
                <w:lang w:val="en-US" w:eastAsia="zh-CN"/>
              </w:rPr>
            </w:pPr>
            <w:r>
              <w:rPr>
                <w:lang w:val="en-US" w:eastAsia="zh-CN"/>
              </w:rPr>
              <w:t>0</w:t>
            </w:r>
          </w:p>
        </w:tc>
      </w:tr>
      <w:tr w:rsidR="004C7924" w:rsidRPr="00A1115A" w14:paraId="01987D04" w14:textId="77777777" w:rsidTr="00BE7BC5">
        <w:trPr>
          <w:jc w:val="center"/>
        </w:trPr>
        <w:tc>
          <w:tcPr>
            <w:tcW w:w="1278" w:type="dxa"/>
            <w:vMerge/>
            <w:tcBorders>
              <w:left w:val="single" w:sz="4" w:space="0" w:color="auto"/>
              <w:right w:val="single" w:sz="4" w:space="0" w:color="auto"/>
            </w:tcBorders>
            <w:shd w:val="clear" w:color="auto" w:fill="auto"/>
            <w:vAlign w:val="center"/>
          </w:tcPr>
          <w:p w14:paraId="27A0200B" w14:textId="77777777" w:rsidR="004C7924" w:rsidRDefault="004C7924" w:rsidP="0047112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4FA20A9" w14:textId="76588936" w:rsidR="004C7924" w:rsidRDefault="004C7924" w:rsidP="00471127">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C3C4FE" w14:textId="4B4FEB56" w:rsidR="004C7924" w:rsidRDefault="004C7924" w:rsidP="00471127">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auto"/>
          </w:tcPr>
          <w:p w14:paraId="536916B2" w14:textId="77777777" w:rsidR="004C7924" w:rsidRDefault="004C7924" w:rsidP="00471127">
            <w:pPr>
              <w:pStyle w:val="TAC"/>
              <w:rPr>
                <w:lang w:val="en-US" w:eastAsia="zh-CN"/>
              </w:rPr>
            </w:pPr>
          </w:p>
        </w:tc>
      </w:tr>
      <w:tr w:rsidR="004C7924" w:rsidRPr="00A1115A" w14:paraId="2C20B208" w14:textId="77777777" w:rsidTr="00BE7BC5">
        <w:trPr>
          <w:jc w:val="center"/>
        </w:trPr>
        <w:tc>
          <w:tcPr>
            <w:tcW w:w="1278" w:type="dxa"/>
            <w:vMerge/>
            <w:tcBorders>
              <w:left w:val="single" w:sz="4" w:space="0" w:color="auto"/>
              <w:right w:val="single" w:sz="4" w:space="0" w:color="auto"/>
            </w:tcBorders>
            <w:shd w:val="clear" w:color="auto" w:fill="auto"/>
            <w:vAlign w:val="center"/>
          </w:tcPr>
          <w:p w14:paraId="49B16301" w14:textId="77777777" w:rsidR="004C7924" w:rsidRDefault="004C7924" w:rsidP="0047112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52FF22F" w14:textId="12CB7755" w:rsidR="004C7924" w:rsidRDefault="004C7924" w:rsidP="00471127">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6AC03B" w14:textId="3E796EFF" w:rsidR="004C7924" w:rsidRDefault="004C7924" w:rsidP="00471127">
            <w:pPr>
              <w:pStyle w:val="TAC"/>
              <w:rPr>
                <w:lang w:val="en-US" w:eastAsia="zh-CN"/>
              </w:rPr>
            </w:pPr>
            <w:r>
              <w:rPr>
                <w:lang w:val="en-US" w:eastAsia="zh-CN"/>
              </w:rPr>
              <w:t>20</w:t>
            </w:r>
          </w:p>
        </w:tc>
        <w:tc>
          <w:tcPr>
            <w:tcW w:w="1890" w:type="dxa"/>
            <w:vMerge/>
            <w:tcBorders>
              <w:left w:val="single" w:sz="4" w:space="0" w:color="auto"/>
              <w:bottom w:val="nil"/>
              <w:right w:val="single" w:sz="4" w:space="0" w:color="auto"/>
            </w:tcBorders>
            <w:shd w:val="clear" w:color="auto" w:fill="auto"/>
          </w:tcPr>
          <w:p w14:paraId="195D5208" w14:textId="77777777" w:rsidR="004C7924" w:rsidRDefault="004C7924" w:rsidP="00471127">
            <w:pPr>
              <w:pStyle w:val="TAC"/>
              <w:rPr>
                <w:lang w:val="en-US" w:eastAsia="zh-CN"/>
              </w:rPr>
            </w:pPr>
          </w:p>
        </w:tc>
      </w:tr>
      <w:tr w:rsidR="004C7924" w:rsidRPr="00A1115A" w14:paraId="779AACA2" w14:textId="77777777" w:rsidTr="004C7924">
        <w:trPr>
          <w:jc w:val="center"/>
        </w:trPr>
        <w:tc>
          <w:tcPr>
            <w:tcW w:w="1278" w:type="dxa"/>
            <w:vMerge/>
            <w:tcBorders>
              <w:left w:val="single" w:sz="4" w:space="0" w:color="auto"/>
              <w:right w:val="single" w:sz="4" w:space="0" w:color="auto"/>
            </w:tcBorders>
            <w:shd w:val="clear" w:color="auto" w:fill="FFFF00"/>
            <w:vAlign w:val="center"/>
          </w:tcPr>
          <w:p w14:paraId="3E50CD5F" w14:textId="77777777" w:rsidR="004C7924" w:rsidRDefault="004C7924" w:rsidP="0047112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3CE396D8" w14:textId="34772E41" w:rsidR="004C7924" w:rsidRDefault="004C7924" w:rsidP="00471127">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1EB470" w14:textId="1FB773EF" w:rsidR="004C7924" w:rsidRDefault="004C7924" w:rsidP="00471127">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FFFF00"/>
            <w:vAlign w:val="center"/>
          </w:tcPr>
          <w:p w14:paraId="6EFCE99A" w14:textId="1C4A2B21" w:rsidR="004C7924" w:rsidRDefault="004C7924" w:rsidP="004C7924">
            <w:pPr>
              <w:pStyle w:val="TAC"/>
              <w:rPr>
                <w:lang w:val="en-US" w:eastAsia="zh-CN"/>
              </w:rPr>
            </w:pPr>
            <w:r>
              <w:rPr>
                <w:lang w:val="en-US" w:eastAsia="zh-CN"/>
              </w:rPr>
              <w:t>1</w:t>
            </w:r>
          </w:p>
        </w:tc>
      </w:tr>
      <w:tr w:rsidR="004C7924" w:rsidRPr="00A1115A" w14:paraId="6427409A" w14:textId="77777777" w:rsidTr="00314F9E">
        <w:trPr>
          <w:jc w:val="center"/>
        </w:trPr>
        <w:tc>
          <w:tcPr>
            <w:tcW w:w="1278" w:type="dxa"/>
            <w:vMerge/>
            <w:tcBorders>
              <w:left w:val="single" w:sz="4" w:space="0" w:color="auto"/>
              <w:right w:val="single" w:sz="4" w:space="0" w:color="auto"/>
            </w:tcBorders>
            <w:shd w:val="clear" w:color="auto" w:fill="FFFF00"/>
            <w:vAlign w:val="center"/>
          </w:tcPr>
          <w:p w14:paraId="7784CD7A" w14:textId="77777777" w:rsidR="004C7924" w:rsidRDefault="004C7924" w:rsidP="0047112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3CCBAD5E" w14:textId="08CC7A69" w:rsidR="004C7924" w:rsidRDefault="004C7924" w:rsidP="00471127">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C6C64A" w14:textId="57232DE6" w:rsidR="004C7924" w:rsidRDefault="004C7924" w:rsidP="00471127">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FFFF00"/>
          </w:tcPr>
          <w:p w14:paraId="20B1E83D" w14:textId="77777777" w:rsidR="004C7924" w:rsidRDefault="004C7924" w:rsidP="00471127">
            <w:pPr>
              <w:pStyle w:val="TAC"/>
              <w:rPr>
                <w:lang w:val="en-US" w:eastAsia="zh-CN"/>
              </w:rPr>
            </w:pPr>
          </w:p>
        </w:tc>
      </w:tr>
      <w:tr w:rsidR="004C7924" w:rsidRPr="00A1115A" w14:paraId="530A0072" w14:textId="77777777" w:rsidTr="00314F9E">
        <w:trPr>
          <w:jc w:val="center"/>
        </w:trPr>
        <w:tc>
          <w:tcPr>
            <w:tcW w:w="1278" w:type="dxa"/>
            <w:vMerge/>
            <w:tcBorders>
              <w:left w:val="single" w:sz="4" w:space="0" w:color="auto"/>
              <w:right w:val="single" w:sz="4" w:space="0" w:color="auto"/>
            </w:tcBorders>
            <w:shd w:val="clear" w:color="auto" w:fill="FFFF00"/>
            <w:vAlign w:val="center"/>
          </w:tcPr>
          <w:p w14:paraId="245CF1BE" w14:textId="77777777" w:rsidR="004C7924" w:rsidRDefault="004C7924" w:rsidP="0047112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CB2D321" w14:textId="0F911975" w:rsidR="004C7924" w:rsidRDefault="004C7924" w:rsidP="00471127">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5A48F2" w14:textId="76214242" w:rsidR="004C7924" w:rsidRDefault="004C7924" w:rsidP="00471127">
            <w:pPr>
              <w:pStyle w:val="TAC"/>
              <w:rPr>
                <w:lang w:val="en-US" w:eastAsia="zh-CN"/>
              </w:rPr>
            </w:pPr>
            <w:r>
              <w:rPr>
                <w:lang w:val="en-US" w:eastAsia="zh-CN"/>
              </w:rPr>
              <w:t>20</w:t>
            </w:r>
          </w:p>
        </w:tc>
        <w:tc>
          <w:tcPr>
            <w:tcW w:w="1890" w:type="dxa"/>
            <w:vMerge/>
            <w:tcBorders>
              <w:left w:val="single" w:sz="4" w:space="0" w:color="auto"/>
              <w:right w:val="single" w:sz="4" w:space="0" w:color="auto"/>
            </w:tcBorders>
            <w:shd w:val="clear" w:color="auto" w:fill="FFFF00"/>
          </w:tcPr>
          <w:p w14:paraId="09AD28FC" w14:textId="77777777" w:rsidR="004C7924" w:rsidRDefault="004C7924" w:rsidP="00471127">
            <w:pPr>
              <w:pStyle w:val="TAC"/>
              <w:rPr>
                <w:lang w:val="en-US" w:eastAsia="zh-CN"/>
              </w:rPr>
            </w:pPr>
          </w:p>
        </w:tc>
      </w:tr>
      <w:tr w:rsidR="004C7924" w:rsidRPr="00A1115A" w14:paraId="3184B1EA" w14:textId="77777777" w:rsidTr="00314F9E">
        <w:trPr>
          <w:jc w:val="center"/>
        </w:trPr>
        <w:tc>
          <w:tcPr>
            <w:tcW w:w="1278" w:type="dxa"/>
            <w:vMerge/>
            <w:tcBorders>
              <w:left w:val="single" w:sz="4" w:space="0" w:color="auto"/>
              <w:bottom w:val="nil"/>
              <w:right w:val="single" w:sz="4" w:space="0" w:color="auto"/>
            </w:tcBorders>
            <w:shd w:val="clear" w:color="auto" w:fill="FFFF00"/>
            <w:vAlign w:val="center"/>
          </w:tcPr>
          <w:p w14:paraId="50934CBA" w14:textId="77777777" w:rsidR="004C7924" w:rsidRDefault="004C7924" w:rsidP="0047112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3DF35C87" w14:textId="71F2779C" w:rsidR="004C7924" w:rsidRDefault="004C7924" w:rsidP="0047112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318288" w14:textId="635B64BC" w:rsidR="004C7924" w:rsidRDefault="004C7924" w:rsidP="00471127">
            <w:pPr>
              <w:pStyle w:val="TAC"/>
              <w:rPr>
                <w:lang w:val="en-US" w:eastAsia="zh-CN"/>
              </w:rPr>
            </w:pPr>
            <w:r>
              <w:rPr>
                <w:lang w:val="en-US" w:eastAsia="zh-CN"/>
              </w:rPr>
              <w:t>35</w:t>
            </w:r>
          </w:p>
        </w:tc>
        <w:tc>
          <w:tcPr>
            <w:tcW w:w="1890" w:type="dxa"/>
            <w:vMerge/>
            <w:tcBorders>
              <w:left w:val="single" w:sz="4" w:space="0" w:color="auto"/>
              <w:bottom w:val="nil"/>
              <w:right w:val="single" w:sz="4" w:space="0" w:color="auto"/>
            </w:tcBorders>
            <w:shd w:val="clear" w:color="auto" w:fill="FFFF00"/>
          </w:tcPr>
          <w:p w14:paraId="52696CED" w14:textId="77777777" w:rsidR="004C7924" w:rsidRDefault="004C7924" w:rsidP="00471127">
            <w:pPr>
              <w:pStyle w:val="TAC"/>
              <w:rPr>
                <w:lang w:val="en-US" w:eastAsia="zh-CN"/>
              </w:rPr>
            </w:pPr>
          </w:p>
        </w:tc>
      </w:tr>
      <w:tr w:rsidR="00432503" w:rsidRPr="00A1115A" w14:paraId="77E83E62" w14:textId="77777777" w:rsidTr="00471127">
        <w:trPr>
          <w:jc w:val="center"/>
        </w:trPr>
        <w:tc>
          <w:tcPr>
            <w:tcW w:w="6934" w:type="dxa"/>
            <w:gridSpan w:val="4"/>
            <w:tcBorders>
              <w:left w:val="single" w:sz="4" w:space="0" w:color="auto"/>
              <w:bottom w:val="single" w:sz="4" w:space="0" w:color="auto"/>
              <w:right w:val="single" w:sz="4" w:space="0" w:color="auto"/>
            </w:tcBorders>
            <w:vAlign w:val="center"/>
          </w:tcPr>
          <w:p w14:paraId="71C04371" w14:textId="77777777" w:rsidR="00432503" w:rsidRPr="00A1115A" w:rsidRDefault="00432503" w:rsidP="00471127">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bookmarkEnd w:id="18"/>
    </w:tbl>
    <w:p w14:paraId="23AE2B04" w14:textId="77777777" w:rsidR="00432503" w:rsidRPr="00A1115A" w:rsidRDefault="00432503" w:rsidP="00432503"/>
    <w:p w14:paraId="2CA5F9FC" w14:textId="0F347AA8" w:rsidR="00332AFF" w:rsidRDefault="00465D5D" w:rsidP="008F3B30">
      <w:pPr>
        <w:pStyle w:val="EQ"/>
      </w:pPr>
      <w:r>
        <w:t xml:space="preserve">About parameter </w:t>
      </w:r>
      <w:r w:rsidRPr="00A1115A">
        <w:t>ΔF</w:t>
      </w:r>
      <w:r w:rsidRPr="00A1115A">
        <w:rPr>
          <w:vertAlign w:val="subscript"/>
        </w:rPr>
        <w:t>TX-RX</w:t>
      </w:r>
      <w:r w:rsidR="006C51E8">
        <w:t>: it is</w:t>
      </w:r>
      <w:r w:rsidR="008F3B30">
        <w:rPr>
          <w:vertAlign w:val="subscript"/>
        </w:rPr>
        <w:t xml:space="preserve"> </w:t>
      </w:r>
      <w:r w:rsidR="008F3B30">
        <w:t xml:space="preserve">defined </w:t>
      </w:r>
      <w:r w:rsidR="006C51E8" w:rsidRPr="006C51E8">
        <w:t>as a deviation to the Tx-Rx carrier center frequency separation</w:t>
      </w:r>
      <w:r w:rsidR="006C51E8">
        <w:t xml:space="preserve"> and </w:t>
      </w:r>
      <w:r w:rsidR="00332AFF">
        <w:t xml:space="preserve">is </w:t>
      </w:r>
      <w:r w:rsidR="006C51E8">
        <w:t>specified as</w:t>
      </w:r>
      <w:r w:rsidR="008F3B30">
        <w:t xml:space="preserve"> </w:t>
      </w:r>
      <w:r w:rsidR="008F3B30" w:rsidRPr="00A1115A">
        <w:t>ΔF</w:t>
      </w:r>
      <w:r w:rsidR="008F3B30" w:rsidRPr="00A1115A">
        <w:rPr>
          <w:vertAlign w:val="subscript"/>
        </w:rPr>
        <w:t>TX-RX</w:t>
      </w:r>
      <w:r w:rsidR="008F3B30" w:rsidRPr="00A1115A">
        <w:t xml:space="preserve"> = | (BW</w:t>
      </w:r>
      <w:r w:rsidR="008F3B30" w:rsidRPr="00A1115A">
        <w:rPr>
          <w:vertAlign w:val="subscript"/>
        </w:rPr>
        <w:t>DL</w:t>
      </w:r>
      <w:r w:rsidR="008F3B30" w:rsidRPr="00A1115A">
        <w:t xml:space="preserve"> – BW</w:t>
      </w:r>
      <w:r w:rsidR="008F3B30" w:rsidRPr="00A1115A">
        <w:rPr>
          <w:vertAlign w:val="subscript"/>
        </w:rPr>
        <w:t>UL</w:t>
      </w:r>
      <w:r w:rsidR="008F3B30" w:rsidRPr="00A1115A">
        <w:t>)/2 |</w:t>
      </w:r>
      <w:r w:rsidR="00E15C02">
        <w:t>.</w:t>
      </w:r>
      <w:r w:rsidR="006C51E8">
        <w:t xml:space="preserve"> We observe</w:t>
      </w:r>
      <w:r w:rsidR="00332AFF">
        <w:t xml:space="preserve"> that for </w:t>
      </w:r>
      <w:r w:rsidR="004C7924">
        <w:t xml:space="preserve">the example of </w:t>
      </w:r>
      <w:r w:rsidR="00332AFF">
        <w:t>n</w:t>
      </w:r>
      <w:r w:rsidR="00DC10BA">
        <w:t>71</w:t>
      </w:r>
      <w:r w:rsidR="00BD34A5">
        <w:t xml:space="preserve"> UL 20MHz/ DL </w:t>
      </w:r>
      <w:r w:rsidR="004C7924">
        <w:t>3</w:t>
      </w:r>
      <w:r w:rsidR="00BD34A5">
        <w:t>5MHz</w:t>
      </w:r>
      <w:r w:rsidR="00E15C02">
        <w:t xml:space="preserve">, </w:t>
      </w:r>
      <w:r w:rsidR="00E15C02" w:rsidRPr="00A1115A">
        <w:t>ΔF</w:t>
      </w:r>
      <w:r w:rsidR="00E15C02" w:rsidRPr="00A1115A">
        <w:rPr>
          <w:vertAlign w:val="subscript"/>
        </w:rPr>
        <w:t>TX-RX</w:t>
      </w:r>
      <w:r w:rsidR="00E15C02" w:rsidRPr="00A1115A">
        <w:t xml:space="preserve"> </w:t>
      </w:r>
      <w:r w:rsidR="00E15C02">
        <w:t xml:space="preserve">is equal to </w:t>
      </w:r>
      <w:r w:rsidR="00DC10BA">
        <w:t>7</w:t>
      </w:r>
      <w:r w:rsidR="00E15C02">
        <w:t>.5MHz and the UE shall support the following deviations (all expressed in MHz units):</w:t>
      </w:r>
    </w:p>
    <w:p w14:paraId="6589B99A" w14:textId="079FA3E9" w:rsidR="00E15C02" w:rsidRDefault="00E15C02" w:rsidP="00E15C02">
      <w:pPr>
        <w:pStyle w:val="ListParagraph"/>
        <w:numPr>
          <w:ilvl w:val="0"/>
          <w:numId w:val="23"/>
        </w:numPr>
        <w:jc w:val="both"/>
      </w:pPr>
      <w:r>
        <w:t xml:space="preserve">“Best-case” UL 20/ DL </w:t>
      </w:r>
      <w:r w:rsidR="00DC10BA">
        <w:t>3</w:t>
      </w:r>
      <w:r>
        <w:t xml:space="preserve">5: UL Fc = </w:t>
      </w:r>
      <w:r w:rsidR="00DC10BA">
        <w:t>688</w:t>
      </w:r>
      <w:r>
        <w:t>, DL Fc=</w:t>
      </w:r>
      <w:r w:rsidR="00AF399A">
        <w:t>634</w:t>
      </w:r>
      <w:r>
        <w:t>.5, deviation from n</w:t>
      </w:r>
      <w:r w:rsidR="00AF399A">
        <w:t>71</w:t>
      </w:r>
      <w:r>
        <w:t xml:space="preserve"> </w:t>
      </w:r>
      <w:r w:rsidRPr="00E15C02">
        <w:t>TX-RX</w:t>
      </w:r>
      <w:r>
        <w:t xml:space="preserve"> separation</w:t>
      </w:r>
      <w:r w:rsidR="004063EB">
        <w:t xml:space="preserve"> </w:t>
      </w:r>
      <w:r>
        <w:t>= +</w:t>
      </w:r>
      <w:r w:rsidRPr="00E15C02">
        <w:t xml:space="preserve"> </w:t>
      </w:r>
      <w:r w:rsidRPr="00A1115A">
        <w:t>ΔF</w:t>
      </w:r>
      <w:r w:rsidRPr="00A1115A">
        <w:rPr>
          <w:vertAlign w:val="subscript"/>
        </w:rPr>
        <w:t>TX-RX</w:t>
      </w:r>
      <w:r w:rsidR="001635A7">
        <w:rPr>
          <w:vertAlign w:val="subscript"/>
        </w:rPr>
        <w:t>;</w:t>
      </w:r>
    </w:p>
    <w:p w14:paraId="6FA2404E" w14:textId="7C08C141" w:rsidR="00E15C02" w:rsidRDefault="00E15C02" w:rsidP="00E15C02">
      <w:pPr>
        <w:pStyle w:val="ListParagraph"/>
        <w:numPr>
          <w:ilvl w:val="0"/>
          <w:numId w:val="23"/>
        </w:numPr>
        <w:jc w:val="both"/>
      </w:pPr>
      <w:r>
        <w:t xml:space="preserve">“Mid-case” UL 20/ DL </w:t>
      </w:r>
      <w:r w:rsidR="00DC10BA">
        <w:t>3</w:t>
      </w:r>
      <w:r>
        <w:t xml:space="preserve">5: UL Fc = </w:t>
      </w:r>
      <w:r w:rsidR="00DC10BA">
        <w:t>680</w:t>
      </w:r>
      <w:r>
        <w:t>.5, DL Fc=</w:t>
      </w:r>
      <w:r w:rsidR="00DC10BA">
        <w:t>634</w:t>
      </w:r>
      <w:r>
        <w:t>.5, deviation from n</w:t>
      </w:r>
      <w:r w:rsidR="00AF399A">
        <w:t>71</w:t>
      </w:r>
      <w:r>
        <w:t xml:space="preserve"> </w:t>
      </w:r>
      <w:r w:rsidRPr="00E15C02">
        <w:t>TX-RX</w:t>
      </w:r>
      <w:r>
        <w:t xml:space="preserve"> separation</w:t>
      </w:r>
      <w:r w:rsidR="004063EB">
        <w:t xml:space="preserve"> </w:t>
      </w:r>
      <w:r>
        <w:t>= 0</w:t>
      </w:r>
      <w:r w:rsidR="004063EB">
        <w:t xml:space="preserve">, </w:t>
      </w:r>
      <w:r w:rsidR="008A7AD2">
        <w:t>i.e.</w:t>
      </w:r>
      <w:r w:rsidR="004063EB">
        <w:t xml:space="preserve"> no deviation</w:t>
      </w:r>
      <w:r w:rsidR="001635A7">
        <w:t>;</w:t>
      </w:r>
    </w:p>
    <w:p w14:paraId="1178E22E" w14:textId="1AE07A3A" w:rsidR="00E15C02" w:rsidRPr="00E15C02" w:rsidRDefault="00E15C02" w:rsidP="00B30E3B">
      <w:pPr>
        <w:pStyle w:val="ListParagraph"/>
        <w:numPr>
          <w:ilvl w:val="0"/>
          <w:numId w:val="23"/>
        </w:numPr>
        <w:jc w:val="both"/>
      </w:pPr>
      <w:r>
        <w:t xml:space="preserve">“Worst-case” UL 20/ DL </w:t>
      </w:r>
      <w:r w:rsidR="00DC10BA">
        <w:t>3</w:t>
      </w:r>
      <w:r>
        <w:t xml:space="preserve">5: UL Fc = </w:t>
      </w:r>
      <w:r w:rsidR="00AF399A">
        <w:t>673</w:t>
      </w:r>
      <w:r>
        <w:t>.0, DL Fc=</w:t>
      </w:r>
      <w:r w:rsidR="00AF399A">
        <w:t>634</w:t>
      </w:r>
      <w:r>
        <w:t>.5, deviation from n</w:t>
      </w:r>
      <w:r w:rsidR="00AF399A">
        <w:t>71</w:t>
      </w:r>
      <w:r>
        <w:t xml:space="preserve"> </w:t>
      </w:r>
      <w:r w:rsidRPr="00E15C02">
        <w:t>TX-RX</w:t>
      </w:r>
      <w:r>
        <w:t xml:space="preserve"> separation = -</w:t>
      </w:r>
      <w:r w:rsidRPr="00E15C02">
        <w:t xml:space="preserve"> </w:t>
      </w:r>
      <w:r w:rsidRPr="00A1115A">
        <w:t>ΔF</w:t>
      </w:r>
      <w:r w:rsidRPr="00E15C02">
        <w:rPr>
          <w:vertAlign w:val="subscript"/>
        </w:rPr>
        <w:t>TX-RX</w:t>
      </w:r>
      <w:r w:rsidR="001635A7">
        <w:rPr>
          <w:vertAlign w:val="subscript"/>
        </w:rPr>
        <w:t>.</w:t>
      </w:r>
      <w:r w:rsidRPr="00E15C02">
        <w:rPr>
          <w:vertAlign w:val="subscript"/>
        </w:rPr>
        <w:t xml:space="preserve"> </w:t>
      </w:r>
    </w:p>
    <w:p w14:paraId="4BCF6E86" w14:textId="76EAE680" w:rsidR="00962116" w:rsidRPr="001D37A1" w:rsidRDefault="004063EB" w:rsidP="003A76D9">
      <w:pPr>
        <w:jc w:val="both"/>
      </w:pPr>
      <w:r>
        <w:t xml:space="preserve">With the adoption of “mid-case” </w:t>
      </w:r>
      <w:r w:rsidR="00AF399A">
        <w:t>(</w:t>
      </w:r>
      <w:r w:rsidR="00AF399A">
        <w:fldChar w:fldCharType="begin"/>
      </w:r>
      <w:r w:rsidR="00AF399A">
        <w:instrText xml:space="preserve"> REF _Ref71547159 \h </w:instrText>
      </w:r>
      <w:r w:rsidR="00AF399A">
        <w:fldChar w:fldCharType="separate"/>
      </w:r>
      <w:r w:rsidR="00AF399A">
        <w:t xml:space="preserve">Table </w:t>
      </w:r>
      <w:r w:rsidR="00AF399A">
        <w:rPr>
          <w:noProof/>
        </w:rPr>
        <w:t>1</w:t>
      </w:r>
      <w:r w:rsidR="00AF399A">
        <w:fldChar w:fldCharType="end"/>
      </w:r>
      <w:r w:rsidR="00AF399A">
        <w:t xml:space="preserve"> – WF [1])</w:t>
      </w:r>
      <w:r>
        <w:t xml:space="preserve"> for which there is no deviation, t</w:t>
      </w:r>
      <w:r w:rsidR="00A84075">
        <w:t>he</w:t>
      </w:r>
      <w:r w:rsidR="00D900F9">
        <w:t>r</w:t>
      </w:r>
      <w:r w:rsidR="00A84075">
        <w:t>e</w:t>
      </w:r>
      <w:r w:rsidR="00D900F9">
        <w:t xml:space="preserve"> </w:t>
      </w:r>
      <w:r w:rsidR="00A84075">
        <w:t>might be</w:t>
      </w:r>
      <w:r w:rsidR="00D900F9">
        <w:t xml:space="preserve"> a risk of misinterpretation as th</w:t>
      </w:r>
      <w:r>
        <w:t xml:space="preserve">is UL/DL configuration set </w:t>
      </w:r>
      <w:r w:rsidR="00D900F9">
        <w:t>may be considered contradictory to</w:t>
      </w:r>
      <w:r w:rsidR="001D37A1">
        <w:t xml:space="preserve"> the</w:t>
      </w:r>
      <w:r w:rsidR="00D900F9">
        <w:t xml:space="preserve"> </w:t>
      </w:r>
      <w:r w:rsidRPr="00A1115A">
        <w:t>ΔF</w:t>
      </w:r>
      <w:r w:rsidRPr="00A1115A">
        <w:rPr>
          <w:vertAlign w:val="subscript"/>
        </w:rPr>
        <w:t>TX-RX</w:t>
      </w:r>
      <w:r w:rsidRPr="00A1115A">
        <w:t xml:space="preserve"> </w:t>
      </w:r>
      <w:r>
        <w:t>requirements</w:t>
      </w:r>
      <w:r w:rsidR="00D900F9">
        <w:t>.</w:t>
      </w:r>
      <w:r w:rsidR="00A84075">
        <w:t xml:space="preserve"> </w:t>
      </w:r>
      <w:r w:rsidR="00AF399A">
        <w:t>It is o</w:t>
      </w:r>
      <w:r w:rsidR="00D900F9">
        <w:t>ur</w:t>
      </w:r>
      <w:r w:rsidR="003A76D9">
        <w:t xml:space="preserve"> </w:t>
      </w:r>
      <w:r w:rsidR="00D900F9">
        <w:t xml:space="preserve">understanding that parameter </w:t>
      </w:r>
      <w:r w:rsidR="00D900F9" w:rsidRPr="00A1115A">
        <w:t>ΔF</w:t>
      </w:r>
      <w:r w:rsidR="00D900F9" w:rsidRPr="00A1115A">
        <w:rPr>
          <w:vertAlign w:val="subscript"/>
        </w:rPr>
        <w:t>TX-RX</w:t>
      </w:r>
      <w:r w:rsidR="00D900F9">
        <w:rPr>
          <w:vertAlign w:val="subscript"/>
        </w:rPr>
        <w:t xml:space="preserve"> </w:t>
      </w:r>
      <w:r w:rsidR="00D900F9">
        <w:t>was</w:t>
      </w:r>
      <w:r w:rsidR="00A5243E">
        <w:t xml:space="preserve"> </w:t>
      </w:r>
      <w:r w:rsidR="00D900F9">
        <w:t xml:space="preserve">introduced </w:t>
      </w:r>
      <w:r w:rsidR="003A76D9">
        <w:t xml:space="preserve">in the early phases of Release 15 </w:t>
      </w:r>
      <w:r w:rsidR="00A5243E">
        <w:t xml:space="preserve">to ensure </w:t>
      </w:r>
      <w:r w:rsidR="001635A7">
        <w:t xml:space="preserve">that </w:t>
      </w:r>
      <w:r w:rsidR="00A5243E">
        <w:t>a UE can be operated with asymmetric UL</w:t>
      </w:r>
      <w:r w:rsidR="00A84075">
        <w:t xml:space="preserve"> </w:t>
      </w:r>
      <w:r w:rsidR="003A76D9">
        <w:t>/</w:t>
      </w:r>
      <w:r w:rsidR="00A5243E">
        <w:t xml:space="preserve"> DL CBW </w:t>
      </w:r>
      <w:proofErr w:type="gramStart"/>
      <w:r w:rsidR="00A5243E">
        <w:t>as long as</w:t>
      </w:r>
      <w:proofErr w:type="gramEnd"/>
      <w:r w:rsidR="00A5243E">
        <w:t xml:space="preserve"> the deviation </w:t>
      </w:r>
      <w:r w:rsidR="003A76D9">
        <w:t xml:space="preserve">from </w:t>
      </w:r>
      <w:r w:rsidR="00A5243E">
        <w:t>the default frequency separation is constrained</w:t>
      </w:r>
      <w:r w:rsidR="00D900F9">
        <w:t xml:space="preserve"> </w:t>
      </w:r>
      <w:r w:rsidR="00A5243E">
        <w:t xml:space="preserve">and remains relatively small. </w:t>
      </w:r>
      <w:r w:rsidR="003A76D9">
        <w:t xml:space="preserve">As such, </w:t>
      </w:r>
      <w:r w:rsidR="003A76D9" w:rsidRPr="00A1115A">
        <w:t>ΔF</w:t>
      </w:r>
      <w:r w:rsidR="003A76D9" w:rsidRPr="00A1115A">
        <w:rPr>
          <w:vertAlign w:val="subscript"/>
        </w:rPr>
        <w:t>TX-RX</w:t>
      </w:r>
      <w:r w:rsidR="003A76D9">
        <w:t xml:space="preserve"> should be considered as </w:t>
      </w:r>
      <w:r w:rsidR="00BB5BF7">
        <w:t>a</w:t>
      </w:r>
      <w:r w:rsidR="003A76D9">
        <w:t xml:space="preserve"> </w:t>
      </w:r>
      <w:r w:rsidR="006814B6" w:rsidRPr="004063EB">
        <w:rPr>
          <w:u w:val="single"/>
        </w:rPr>
        <w:t>maximum</w:t>
      </w:r>
      <w:r w:rsidR="006814B6">
        <w:t xml:space="preserve"> </w:t>
      </w:r>
      <w:r w:rsidR="001D37A1">
        <w:t>“</w:t>
      </w:r>
      <w:r w:rsidR="00BB5BF7" w:rsidRPr="001D37A1">
        <w:rPr>
          <w:i/>
        </w:rPr>
        <w:t xml:space="preserve">range of </w:t>
      </w:r>
      <w:r w:rsidR="006814B6" w:rsidRPr="004063EB">
        <w:rPr>
          <w:i/>
        </w:rPr>
        <w:t>deviati</w:t>
      </w:r>
      <w:r>
        <w:rPr>
          <w:i/>
        </w:rPr>
        <w:t>on</w:t>
      </w:r>
      <w:r>
        <w:t>”</w:t>
      </w:r>
      <w:r w:rsidR="00A84075">
        <w:t xml:space="preserve"> from the band Tx-Rx frequency separation, </w:t>
      </w:r>
      <w:r w:rsidR="003A76D9">
        <w:t>a nuance that may not be explicit</w:t>
      </w:r>
      <w:r w:rsidR="001D37A1">
        <w:t xml:space="preserve"> from the current specifications.</w:t>
      </w:r>
    </w:p>
    <w:p w14:paraId="5BB56545" w14:textId="21A10EDD" w:rsidR="00063C5D" w:rsidRPr="00D900F9" w:rsidRDefault="00D42E66" w:rsidP="003A76D9">
      <w:pPr>
        <w:jc w:val="both"/>
      </w:pPr>
      <w:r w:rsidRPr="00D42E66">
        <w:t xml:space="preserve">To remove </w:t>
      </w:r>
      <w:bookmarkStart w:id="20" w:name="_Hlk71195753"/>
      <w:r w:rsidRPr="00D42E66">
        <w:t>any ambiguity when UL and DL are configured at the exact default Tx-Rx frequency separation</w:t>
      </w:r>
      <w:r w:rsidR="00A3150B">
        <w:t xml:space="preserve">, </w:t>
      </w:r>
      <w:r>
        <w:t>we propose to</w:t>
      </w:r>
      <w:r w:rsidRPr="00D42E66">
        <w:t xml:space="preserve"> c</w:t>
      </w:r>
      <w:r w:rsidRPr="00D42E66">
        <w:rPr>
          <w:szCs w:val="22"/>
        </w:rPr>
        <w:t xml:space="preserve">larify the applicability of </w:t>
      </w:r>
      <w:r w:rsidRPr="00D42E66">
        <w:t>ΔF</w:t>
      </w:r>
      <w:r w:rsidRPr="00D42E66">
        <w:rPr>
          <w:vertAlign w:val="subscript"/>
        </w:rPr>
        <w:t xml:space="preserve">TX-RX </w:t>
      </w:r>
      <w:r w:rsidRPr="00D42E66">
        <w:t>in 38.101-1</w:t>
      </w:r>
      <w:r w:rsidR="001D37A1">
        <w:t xml:space="preserve"> by mentioning that </w:t>
      </w:r>
      <w:r w:rsidR="001D37A1" w:rsidRPr="00A1115A">
        <w:t>ΔF</w:t>
      </w:r>
      <w:r w:rsidR="001D37A1" w:rsidRPr="00A1115A">
        <w:rPr>
          <w:vertAlign w:val="subscript"/>
        </w:rPr>
        <w:t>TX-RX</w:t>
      </w:r>
      <w:r w:rsidR="001D37A1">
        <w:rPr>
          <w:vertAlign w:val="subscript"/>
        </w:rPr>
        <w:t xml:space="preserve"> </w:t>
      </w:r>
      <w:r w:rsidR="001D37A1">
        <w:t xml:space="preserve">is </w:t>
      </w:r>
      <w:r w:rsidR="00F70B62">
        <w:t xml:space="preserve">a </w:t>
      </w:r>
      <w:r w:rsidR="001D37A1">
        <w:t xml:space="preserve">maximum deviation to </w:t>
      </w:r>
      <w:r w:rsidR="001D37A1" w:rsidRPr="001D37A1">
        <w:t>the Tx-Rx carrier</w:t>
      </w:r>
      <w:r w:rsidR="001635A7">
        <w:t xml:space="preserve"> </w:t>
      </w:r>
      <w:proofErr w:type="spellStart"/>
      <w:r w:rsidR="001D37A1" w:rsidRPr="001D37A1">
        <w:t>center</w:t>
      </w:r>
      <w:proofErr w:type="spellEnd"/>
      <w:r w:rsidR="001D37A1" w:rsidRPr="001D37A1">
        <w:t xml:space="preserve"> frequency separation (</w:t>
      </w:r>
      <w:r w:rsidR="001D37A1">
        <w:t xml:space="preserve">as </w:t>
      </w:r>
      <w:r w:rsidR="001D37A1" w:rsidRPr="001D37A1">
        <w:t>defined in table 5.4.4-1)</w:t>
      </w:r>
      <w:r w:rsidR="001D37A1">
        <w:t>. By introducing “maximum deviation</w:t>
      </w:r>
      <w:r w:rsidR="001635A7">
        <w:t>,</w:t>
      </w:r>
      <w:r w:rsidR="001D37A1">
        <w:t xml:space="preserve">” we believe it is clearer that the UE shall support a range of  </w:t>
      </w:r>
      <w:r w:rsidR="001D37A1">
        <w:sym w:font="Symbol" w:char="F0B1"/>
      </w:r>
      <w:r w:rsidR="001D37A1">
        <w:t xml:space="preserve"> </w:t>
      </w:r>
      <w:r w:rsidR="001D37A1" w:rsidRPr="00A1115A">
        <w:t>ΔF</w:t>
      </w:r>
      <w:r w:rsidR="001D37A1" w:rsidRPr="00A1115A">
        <w:rPr>
          <w:vertAlign w:val="subscript"/>
        </w:rPr>
        <w:t>TX-RX</w:t>
      </w:r>
      <w:r w:rsidR="001D37A1">
        <w:t xml:space="preserve">. </w:t>
      </w:r>
      <w:bookmarkEnd w:id="20"/>
      <w:r>
        <w:t>W</w:t>
      </w:r>
      <w:r w:rsidR="003A76D9">
        <w:t>e invite companies to provide their views on</w:t>
      </w:r>
      <w:r>
        <w:t xml:space="preserve"> this proposal</w:t>
      </w:r>
      <w:r w:rsidR="001D37A1">
        <w:t xml:space="preserve"> </w:t>
      </w:r>
      <w:r w:rsidR="00AF399A">
        <w:t>2</w:t>
      </w:r>
      <w:r>
        <w:t>.</w:t>
      </w:r>
      <w:r w:rsidR="001D37A1">
        <w:t xml:space="preserve"> If acceptable, it may also be worth adding this parameter to sub-clause 3</w:t>
      </w:r>
      <w:r w:rsidR="00F135AC">
        <w:t>.2</w:t>
      </w:r>
      <w:r w:rsidR="001D37A1">
        <w:t xml:space="preserve"> (symbols) – refer to proposal </w:t>
      </w:r>
      <w:r w:rsidR="00AF399A">
        <w:t>3</w:t>
      </w:r>
      <w:r w:rsidR="001D37A1">
        <w:t>.</w:t>
      </w:r>
    </w:p>
    <w:p w14:paraId="0CE52B3B" w14:textId="020568C3" w:rsidR="003A76D9" w:rsidRPr="00D42E66" w:rsidRDefault="003A76D9" w:rsidP="003A76D9">
      <w:bookmarkStart w:id="21" w:name="_Hlk71195771"/>
      <w:r w:rsidRPr="00D42E66">
        <w:rPr>
          <w:b/>
          <w:szCs w:val="22"/>
        </w:rPr>
        <w:t xml:space="preserve">Proposal </w:t>
      </w:r>
      <w:r w:rsidR="00AF399A">
        <w:rPr>
          <w:b/>
          <w:szCs w:val="22"/>
        </w:rPr>
        <w:t>2</w:t>
      </w:r>
      <w:r w:rsidRPr="00D42E66">
        <w:rPr>
          <w:b/>
          <w:szCs w:val="22"/>
        </w:rPr>
        <w:t xml:space="preserve">: </w:t>
      </w:r>
      <w:r w:rsidR="005C45D9">
        <w:rPr>
          <w:b/>
          <w:szCs w:val="22"/>
        </w:rPr>
        <w:t>Include the word “maximum” in the following</w:t>
      </w:r>
      <w:r w:rsidR="00D42E66" w:rsidRPr="00D42E66">
        <w:rPr>
          <w:b/>
        </w:rPr>
        <w:t xml:space="preserve"> text</w:t>
      </w:r>
      <w:r w:rsidR="005C45D9">
        <w:rPr>
          <w:b/>
        </w:rPr>
        <w:t xml:space="preserve"> in sub-clause 5.3.6, as</w:t>
      </w:r>
      <w:r w:rsidR="001D37A1">
        <w:rPr>
          <w:b/>
        </w:rPr>
        <w:t xml:space="preserve"> highlighted in yellow</w:t>
      </w:r>
      <w:r w:rsidR="005C45D9">
        <w:rPr>
          <w:b/>
        </w:rPr>
        <w:t>:</w:t>
      </w:r>
    </w:p>
    <w:p w14:paraId="2E14D1A7" w14:textId="77777777" w:rsidR="00EA2A28" w:rsidRPr="00EA2A28" w:rsidRDefault="00EA2A28" w:rsidP="00044A2D">
      <w:pPr>
        <w:overflowPunct/>
        <w:spacing w:after="0"/>
        <w:jc w:val="both"/>
        <w:textAlignment w:val="auto"/>
        <w:rPr>
          <w:b/>
          <w:color w:val="000000"/>
          <w:lang w:val="en-US"/>
        </w:rPr>
      </w:pPr>
      <w:r w:rsidRPr="00EA2A28">
        <w:rPr>
          <w:b/>
          <w:color w:val="000000"/>
          <w:lang w:val="en-US"/>
        </w:rPr>
        <w:lastRenderedPageBreak/>
        <w:t xml:space="preserve">The UE channel bandwidth can be asymmetric in downlink and uplink. In asymmetric channel bandwidth operation, the narrower carrier shall be confined within the frequency range of the wider channel bandwidth. </w:t>
      </w:r>
    </w:p>
    <w:p w14:paraId="0C3F0FF6" w14:textId="1A7E33DC" w:rsidR="00EA2A28" w:rsidRPr="00BD34A5" w:rsidRDefault="00EA2A28" w:rsidP="00044A2D">
      <w:pPr>
        <w:spacing w:after="0"/>
        <w:jc w:val="both"/>
        <w:rPr>
          <w:b/>
          <w:color w:val="000000"/>
          <w:lang w:val="en-US"/>
        </w:rPr>
      </w:pPr>
      <w:r w:rsidRPr="00BD34A5">
        <w:rPr>
          <w:b/>
          <w:color w:val="000000"/>
          <w:lang w:val="en-US"/>
        </w:rPr>
        <w:t>In FDD, the confinement is defined as a</w:t>
      </w:r>
      <w:r w:rsidR="00BD34A5" w:rsidRPr="00BD34A5">
        <w:rPr>
          <w:b/>
          <w:color w:val="000000"/>
          <w:lang w:val="en-US"/>
        </w:rPr>
        <w:t xml:space="preserve"> </w:t>
      </w:r>
      <w:r w:rsidR="004063EB">
        <w:rPr>
          <w:b/>
          <w:highlight w:val="yellow"/>
          <w:lang w:val="en-US"/>
        </w:rPr>
        <w:t>maximum</w:t>
      </w:r>
      <w:r w:rsidR="00962116" w:rsidRPr="00BD34A5">
        <w:rPr>
          <w:b/>
          <w:lang w:val="en-US"/>
        </w:rPr>
        <w:t xml:space="preserve"> </w:t>
      </w:r>
      <w:r w:rsidRPr="00BD34A5">
        <w:rPr>
          <w:b/>
          <w:color w:val="000000"/>
          <w:lang w:val="en-US"/>
        </w:rPr>
        <w:t>deviation to the Tx-Rx carrier center frequency separation (defined in table 5.4.4-1) as following:</w:t>
      </w:r>
    </w:p>
    <w:p w14:paraId="5562E7E9" w14:textId="278EDE6C" w:rsidR="00EA2A28" w:rsidRDefault="00EA2A28" w:rsidP="00044A2D">
      <w:pPr>
        <w:spacing w:after="0"/>
        <w:jc w:val="center"/>
        <w:rPr>
          <w:b/>
        </w:rPr>
      </w:pPr>
      <w:r w:rsidRPr="00BD34A5">
        <w:rPr>
          <w:b/>
        </w:rPr>
        <w:t>ΔF</w:t>
      </w:r>
      <w:r w:rsidRPr="00BD34A5">
        <w:rPr>
          <w:b/>
          <w:vertAlign w:val="subscript"/>
        </w:rPr>
        <w:t>TX-RX</w:t>
      </w:r>
      <w:r w:rsidRPr="00BD34A5">
        <w:rPr>
          <w:b/>
        </w:rPr>
        <w:t xml:space="preserve"> = | (BW</w:t>
      </w:r>
      <w:r w:rsidRPr="00BD34A5">
        <w:rPr>
          <w:b/>
          <w:vertAlign w:val="subscript"/>
        </w:rPr>
        <w:t>DL</w:t>
      </w:r>
      <w:r w:rsidRPr="00BD34A5">
        <w:rPr>
          <w:b/>
        </w:rPr>
        <w:t xml:space="preserve"> – BW</w:t>
      </w:r>
      <w:r w:rsidRPr="00BD34A5">
        <w:rPr>
          <w:b/>
          <w:vertAlign w:val="subscript"/>
        </w:rPr>
        <w:t>UL</w:t>
      </w:r>
      <w:r w:rsidRPr="00BD34A5">
        <w:rPr>
          <w:b/>
        </w:rPr>
        <w:t>)/2 |</w:t>
      </w:r>
    </w:p>
    <w:p w14:paraId="2EF7917A" w14:textId="19AE9375" w:rsidR="001D37A1" w:rsidRDefault="001D37A1" w:rsidP="00044A2D">
      <w:pPr>
        <w:spacing w:after="0"/>
        <w:jc w:val="center"/>
        <w:rPr>
          <w:b/>
        </w:rPr>
      </w:pPr>
    </w:p>
    <w:p w14:paraId="4BF3F9BE" w14:textId="77777777" w:rsidR="00856E73" w:rsidRDefault="00856E73" w:rsidP="001D37A1">
      <w:pPr>
        <w:spacing w:after="0"/>
        <w:rPr>
          <w:b/>
        </w:rPr>
      </w:pPr>
    </w:p>
    <w:p w14:paraId="595BC18D" w14:textId="4CFF6198" w:rsidR="001D37A1" w:rsidRPr="00BD34A5" w:rsidRDefault="001D37A1" w:rsidP="001D37A1">
      <w:pPr>
        <w:spacing w:after="0"/>
        <w:rPr>
          <w:b/>
        </w:rPr>
      </w:pPr>
      <w:r>
        <w:rPr>
          <w:b/>
        </w:rPr>
        <w:t>Proposal</w:t>
      </w:r>
      <w:r w:rsidR="00BD6E12">
        <w:rPr>
          <w:b/>
        </w:rPr>
        <w:t xml:space="preserve"> </w:t>
      </w:r>
      <w:r w:rsidR="00AF399A">
        <w:rPr>
          <w:b/>
        </w:rPr>
        <w:t>3:</w:t>
      </w:r>
      <w:r w:rsidR="00BD6E12">
        <w:rPr>
          <w:b/>
        </w:rPr>
        <w:t xml:space="preserve"> Add </w:t>
      </w:r>
      <w:r w:rsidR="00F135AC">
        <w:rPr>
          <w:b/>
        </w:rPr>
        <w:t>text highlighted in yellow to sub-clause 3.2</w:t>
      </w:r>
    </w:p>
    <w:bookmarkEnd w:id="21"/>
    <w:p w14:paraId="4AF4190C" w14:textId="596191B4" w:rsidR="00432503" w:rsidRPr="00F135AC" w:rsidRDefault="00F135AC" w:rsidP="00F135AC">
      <w:pPr>
        <w:ind w:left="1440" w:hanging="1440"/>
        <w:rPr>
          <w:rFonts w:ascii="Times New Roman Bold" w:hAnsi="Times New Roman Bold"/>
        </w:rPr>
      </w:pPr>
      <w:r w:rsidRPr="00F135AC">
        <w:rPr>
          <w:b/>
          <w:highlight w:val="yellow"/>
        </w:rPr>
        <w:t>ΔF</w:t>
      </w:r>
      <w:r w:rsidRPr="00F135AC">
        <w:rPr>
          <w:b/>
          <w:highlight w:val="yellow"/>
          <w:vertAlign w:val="subscript"/>
        </w:rPr>
        <w:t>TX-RX</w:t>
      </w:r>
      <w:r w:rsidRPr="00F135AC">
        <w:rPr>
          <w:b/>
          <w:highlight w:val="yellow"/>
          <w:vertAlign w:val="subscript"/>
        </w:rPr>
        <w:tab/>
      </w:r>
      <w:r w:rsidRPr="00F135AC">
        <w:rPr>
          <w:rFonts w:ascii="Times New Roman Bold" w:hAnsi="Times New Roman Bold"/>
          <w:b/>
          <w:highlight w:val="yellow"/>
        </w:rPr>
        <w:t xml:space="preserve">Maximum deviation to the Tx-Rx carrier </w:t>
      </w:r>
      <w:proofErr w:type="spellStart"/>
      <w:r w:rsidRPr="00F135AC">
        <w:rPr>
          <w:rFonts w:ascii="Times New Roman Bold" w:hAnsi="Times New Roman Bold"/>
          <w:b/>
          <w:highlight w:val="yellow"/>
        </w:rPr>
        <w:t>center</w:t>
      </w:r>
      <w:proofErr w:type="spellEnd"/>
      <w:r w:rsidRPr="00F135AC">
        <w:rPr>
          <w:rFonts w:ascii="Times New Roman Bold" w:hAnsi="Times New Roman Bold"/>
          <w:b/>
          <w:highlight w:val="yellow"/>
        </w:rPr>
        <w:t xml:space="preserve"> frequency separation for asymmetric uplink/downlink channel bandwidth operation</w:t>
      </w:r>
    </w:p>
    <w:p w14:paraId="695A38C0" w14:textId="2330D7BC" w:rsidR="008D5936" w:rsidRPr="00080CA6" w:rsidRDefault="008D5936" w:rsidP="00D46F6C">
      <w:pPr>
        <w:pStyle w:val="Heading1"/>
        <w:rPr>
          <w:rStyle w:val="NMPHeading1Char1"/>
        </w:rPr>
      </w:pPr>
      <w:r w:rsidRPr="00080CA6">
        <w:rPr>
          <w:rStyle w:val="NMPHeading1Char1"/>
        </w:rPr>
        <w:t>3</w:t>
      </w:r>
      <w:r w:rsidRPr="00080CA6">
        <w:rPr>
          <w:rStyle w:val="NMPHeading1Char1"/>
        </w:rPr>
        <w:tab/>
        <w:t>Conclusion</w:t>
      </w:r>
    </w:p>
    <w:p w14:paraId="71EFB37D" w14:textId="3EDDB46D" w:rsidR="00E56C16" w:rsidRDefault="00775613" w:rsidP="00D42E66">
      <w:pPr>
        <w:jc w:val="both"/>
        <w:rPr>
          <w:rFonts w:eastAsia="SimSun"/>
          <w:szCs w:val="22"/>
          <w:lang w:eastAsia="zh-CN"/>
        </w:rPr>
      </w:pPr>
      <w:r w:rsidRPr="00775613">
        <w:rPr>
          <w:rFonts w:eastAsia="SimSun"/>
          <w:szCs w:val="22"/>
          <w:lang w:eastAsia="zh-CN"/>
        </w:rPr>
        <w:t xml:space="preserve">In this contribution, we </w:t>
      </w:r>
      <w:r w:rsidR="00044A2D">
        <w:rPr>
          <w:rFonts w:eastAsia="SimSun"/>
          <w:szCs w:val="22"/>
          <w:lang w:eastAsia="zh-CN"/>
        </w:rPr>
        <w:t xml:space="preserve">propose to </w:t>
      </w:r>
      <w:r w:rsidR="00D42E66">
        <w:rPr>
          <w:rFonts w:eastAsia="SimSun"/>
          <w:szCs w:val="22"/>
          <w:lang w:eastAsia="zh-CN"/>
        </w:rPr>
        <w:t>introduce n</w:t>
      </w:r>
      <w:r w:rsidR="00AF399A">
        <w:rPr>
          <w:rFonts w:eastAsia="SimSun"/>
          <w:szCs w:val="22"/>
          <w:lang w:eastAsia="zh-CN"/>
        </w:rPr>
        <w:t>8 and n71</w:t>
      </w:r>
      <w:r w:rsidR="00D42E66">
        <w:rPr>
          <w:rFonts w:eastAsia="SimSun"/>
          <w:szCs w:val="22"/>
          <w:lang w:eastAsia="zh-CN"/>
        </w:rPr>
        <w:t xml:space="preserve"> </w:t>
      </w:r>
      <w:r w:rsidR="00AF399A">
        <w:rPr>
          <w:rFonts w:eastAsia="SimSun"/>
          <w:szCs w:val="22"/>
          <w:lang w:eastAsia="zh-CN"/>
        </w:rPr>
        <w:t>3</w:t>
      </w:r>
      <w:r w:rsidR="00D42E66">
        <w:rPr>
          <w:rFonts w:eastAsia="SimSun"/>
          <w:szCs w:val="22"/>
          <w:lang w:eastAsia="zh-CN"/>
        </w:rPr>
        <w:t>5MHz DL BW operation</w:t>
      </w:r>
      <w:r w:rsidR="00044A2D">
        <w:rPr>
          <w:rFonts w:eastAsia="SimSun"/>
          <w:szCs w:val="22"/>
          <w:lang w:eastAsia="zh-CN"/>
        </w:rPr>
        <w:t xml:space="preserve"> as:</w:t>
      </w:r>
    </w:p>
    <w:p w14:paraId="61A6D8D7" w14:textId="77777777" w:rsidR="0096245B" w:rsidRDefault="0096245B" w:rsidP="0096245B">
      <w:r w:rsidRPr="00DD2996">
        <w:rPr>
          <w:b/>
          <w:szCs w:val="22"/>
        </w:rPr>
        <w:t xml:space="preserve">Proposal </w:t>
      </w:r>
      <w:r>
        <w:rPr>
          <w:b/>
          <w:szCs w:val="22"/>
        </w:rPr>
        <w:t xml:space="preserve">1: Adopt changes highlighted in yellow in </w:t>
      </w:r>
      <w:r w:rsidRPr="0053049D">
        <w:rPr>
          <w:b/>
        </w:rPr>
        <w:fldChar w:fldCharType="begin"/>
      </w:r>
      <w:r w:rsidRPr="0053049D">
        <w:rPr>
          <w:b/>
        </w:rPr>
        <w:instrText xml:space="preserve"> REF _Ref71125150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2</w:t>
      </w:r>
      <w:r w:rsidRPr="0053049D">
        <w:rPr>
          <w:b/>
        </w:rPr>
        <w:fldChar w:fldCharType="end"/>
      </w:r>
      <w:r w:rsidRPr="0053049D">
        <w:rPr>
          <w:b/>
        </w:rPr>
        <w:t xml:space="preserve"> and </w:t>
      </w:r>
      <w:r w:rsidRPr="0053049D">
        <w:rPr>
          <w:b/>
        </w:rPr>
        <w:fldChar w:fldCharType="begin"/>
      </w:r>
      <w:r w:rsidRPr="0053049D">
        <w:rPr>
          <w:b/>
        </w:rPr>
        <w:instrText xml:space="preserve"> REF _Ref71123824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3</w:t>
      </w:r>
      <w:r w:rsidRPr="0053049D">
        <w:rPr>
          <w:b/>
        </w:rPr>
        <w:fldChar w:fldCharType="end"/>
      </w:r>
      <w:r>
        <w:rPr>
          <w:b/>
        </w:rPr>
        <w:t xml:space="preserve"> for introduction </w:t>
      </w:r>
      <w:r>
        <w:rPr>
          <w:b/>
          <w:szCs w:val="22"/>
        </w:rPr>
        <w:t>of n8 and n71 asymmetric UL 20MHz/DL 35MHz operation.</w:t>
      </w:r>
    </w:p>
    <w:p w14:paraId="58D9A0B9" w14:textId="77777777" w:rsidR="0096245B" w:rsidRPr="00044A2D" w:rsidRDefault="0096245B" w:rsidP="0096245B">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Pr>
          <w:b w:val="0"/>
        </w:rPr>
        <w:t xml:space="preserve">Proposal for </w:t>
      </w:r>
      <w:r w:rsidRPr="00135B29">
        <w:rPr>
          <w:b w:val="0"/>
        </w:rPr>
        <w:t>Table 5.3.5-1</w:t>
      </w:r>
      <w:r>
        <w:rPr>
          <w:b w:val="0"/>
        </w:rPr>
        <w:t xml:space="preserve"> - </w:t>
      </w:r>
      <w:r w:rsidRPr="00044A2D">
        <w:rPr>
          <w:b w:val="0"/>
        </w:rPr>
        <w:t>Channel bandwidths for NR band n</w:t>
      </w:r>
      <w:r>
        <w:rPr>
          <w:b w:val="0"/>
        </w:rPr>
        <w:t>8 and n71.</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3"/>
        <w:gridCol w:w="582"/>
        <w:gridCol w:w="595"/>
        <w:gridCol w:w="596"/>
        <w:gridCol w:w="595"/>
        <w:gridCol w:w="596"/>
        <w:gridCol w:w="595"/>
        <w:gridCol w:w="596"/>
        <w:gridCol w:w="709"/>
        <w:gridCol w:w="482"/>
        <w:gridCol w:w="595"/>
        <w:gridCol w:w="596"/>
        <w:gridCol w:w="595"/>
        <w:gridCol w:w="596"/>
        <w:gridCol w:w="595"/>
        <w:gridCol w:w="596"/>
      </w:tblGrid>
      <w:tr w:rsidR="0096245B" w:rsidRPr="00A1115A" w14:paraId="4CA544A5" w14:textId="77777777" w:rsidTr="007E2CA7">
        <w:trPr>
          <w:tblHeader/>
          <w:jc w:val="center"/>
        </w:trPr>
        <w:tc>
          <w:tcPr>
            <w:tcW w:w="9579" w:type="dxa"/>
            <w:gridSpan w:val="17"/>
          </w:tcPr>
          <w:p w14:paraId="2FF7B346" w14:textId="77777777" w:rsidR="0096245B" w:rsidRPr="00A1115A" w:rsidRDefault="0096245B" w:rsidP="007E2CA7">
            <w:pPr>
              <w:pStyle w:val="TAH"/>
              <w:keepNext w:val="0"/>
              <w:rPr>
                <w:rFonts w:eastAsia="Yu Mincho"/>
              </w:rPr>
            </w:pPr>
            <w:r w:rsidRPr="00A1115A">
              <w:rPr>
                <w:rFonts w:eastAsia="Yu Mincho"/>
              </w:rPr>
              <w:t>NR band / SCS / UE Channel bandwidth</w:t>
            </w:r>
          </w:p>
        </w:tc>
      </w:tr>
      <w:tr w:rsidR="0096245B" w:rsidRPr="00A1115A" w14:paraId="290D4D7E" w14:textId="77777777" w:rsidTr="007E2CA7">
        <w:trPr>
          <w:tblHeader/>
          <w:jc w:val="center"/>
        </w:trPr>
        <w:tc>
          <w:tcPr>
            <w:tcW w:w="660" w:type="dxa"/>
            <w:gridSpan w:val="2"/>
            <w:tcBorders>
              <w:bottom w:val="single" w:sz="4" w:space="0" w:color="auto"/>
            </w:tcBorders>
            <w:tcMar>
              <w:left w:w="28" w:type="dxa"/>
              <w:right w:w="28" w:type="dxa"/>
            </w:tcMar>
            <w:hideMark/>
          </w:tcPr>
          <w:p w14:paraId="7B473AF7" w14:textId="77777777" w:rsidR="0096245B" w:rsidRPr="00A1115A" w:rsidRDefault="0096245B" w:rsidP="007E2CA7">
            <w:pPr>
              <w:pStyle w:val="TAH"/>
              <w:keepNext w:val="0"/>
              <w:rPr>
                <w:rFonts w:eastAsia="Yu Mincho"/>
              </w:rPr>
            </w:pPr>
            <w:r w:rsidRPr="00A1115A">
              <w:rPr>
                <w:rFonts w:eastAsia="Yu Mincho"/>
              </w:rPr>
              <w:t>NR Band</w:t>
            </w:r>
          </w:p>
        </w:tc>
        <w:tc>
          <w:tcPr>
            <w:tcW w:w="582" w:type="dxa"/>
            <w:tcMar>
              <w:left w:w="28" w:type="dxa"/>
              <w:right w:w="28" w:type="dxa"/>
            </w:tcMar>
            <w:hideMark/>
          </w:tcPr>
          <w:p w14:paraId="76AE0B71" w14:textId="77777777" w:rsidR="0096245B" w:rsidRPr="00A1115A" w:rsidRDefault="0096245B" w:rsidP="007E2CA7">
            <w:pPr>
              <w:pStyle w:val="TAH"/>
              <w:keepNext w:val="0"/>
              <w:rPr>
                <w:rFonts w:eastAsia="Yu Mincho"/>
              </w:rPr>
            </w:pPr>
            <w:r w:rsidRPr="00A1115A">
              <w:rPr>
                <w:rFonts w:eastAsia="Yu Mincho"/>
              </w:rPr>
              <w:t>SCS</w:t>
            </w:r>
          </w:p>
          <w:p w14:paraId="0DF9D5AE" w14:textId="77777777" w:rsidR="0096245B" w:rsidRPr="00A1115A" w:rsidRDefault="0096245B" w:rsidP="007E2CA7">
            <w:pPr>
              <w:pStyle w:val="TAH"/>
              <w:keepNext w:val="0"/>
              <w:rPr>
                <w:rFonts w:eastAsia="Yu Mincho"/>
              </w:rPr>
            </w:pPr>
            <w:r w:rsidRPr="00A1115A">
              <w:rPr>
                <w:rFonts w:eastAsia="Yu Mincho"/>
              </w:rPr>
              <w:t>kHz</w:t>
            </w:r>
          </w:p>
        </w:tc>
        <w:tc>
          <w:tcPr>
            <w:tcW w:w="595" w:type="dxa"/>
            <w:tcMar>
              <w:left w:w="28" w:type="dxa"/>
              <w:right w:w="28" w:type="dxa"/>
            </w:tcMar>
            <w:hideMark/>
          </w:tcPr>
          <w:p w14:paraId="44872FC7" w14:textId="77777777" w:rsidR="0096245B" w:rsidRPr="00A1115A" w:rsidRDefault="0096245B" w:rsidP="007E2CA7">
            <w:pPr>
              <w:pStyle w:val="TAH"/>
              <w:keepNext w:val="0"/>
              <w:rPr>
                <w:rFonts w:eastAsia="Yu Mincho"/>
              </w:rPr>
            </w:pPr>
            <w:r w:rsidRPr="00A1115A">
              <w:rPr>
                <w:rFonts w:eastAsia="Yu Mincho"/>
              </w:rPr>
              <w:t>5 MHz</w:t>
            </w:r>
          </w:p>
        </w:tc>
        <w:tc>
          <w:tcPr>
            <w:tcW w:w="596" w:type="dxa"/>
            <w:tcMar>
              <w:left w:w="28" w:type="dxa"/>
              <w:right w:w="28" w:type="dxa"/>
            </w:tcMar>
            <w:hideMark/>
          </w:tcPr>
          <w:p w14:paraId="1140CEA5" w14:textId="77777777" w:rsidR="0096245B" w:rsidRPr="00A1115A" w:rsidRDefault="0096245B" w:rsidP="007E2CA7">
            <w:pPr>
              <w:pStyle w:val="TAH"/>
              <w:rPr>
                <w:lang w:eastAsia="ko-KR"/>
              </w:rPr>
            </w:pPr>
            <w:r w:rsidRPr="00A1115A">
              <w:rPr>
                <w:lang w:eastAsia="ko-KR"/>
              </w:rPr>
              <w:t>10 MHz</w:t>
            </w:r>
          </w:p>
        </w:tc>
        <w:tc>
          <w:tcPr>
            <w:tcW w:w="595" w:type="dxa"/>
            <w:tcMar>
              <w:left w:w="28" w:type="dxa"/>
              <w:right w:w="28" w:type="dxa"/>
            </w:tcMar>
            <w:hideMark/>
          </w:tcPr>
          <w:p w14:paraId="7E445240" w14:textId="77777777" w:rsidR="0096245B" w:rsidRPr="00A1115A" w:rsidRDefault="0096245B" w:rsidP="007E2CA7">
            <w:pPr>
              <w:pStyle w:val="TAH"/>
              <w:rPr>
                <w:lang w:eastAsia="ko-KR"/>
              </w:rPr>
            </w:pPr>
            <w:r w:rsidRPr="00A1115A">
              <w:rPr>
                <w:lang w:eastAsia="ko-KR"/>
              </w:rPr>
              <w:t>15 MHz</w:t>
            </w:r>
          </w:p>
        </w:tc>
        <w:tc>
          <w:tcPr>
            <w:tcW w:w="596" w:type="dxa"/>
            <w:tcMar>
              <w:left w:w="28" w:type="dxa"/>
              <w:right w:w="28" w:type="dxa"/>
            </w:tcMar>
            <w:hideMark/>
          </w:tcPr>
          <w:p w14:paraId="1E1457F0" w14:textId="77777777" w:rsidR="0096245B" w:rsidRDefault="0096245B" w:rsidP="007E2CA7">
            <w:pPr>
              <w:pStyle w:val="TAH"/>
              <w:rPr>
                <w:lang w:eastAsia="ko-KR"/>
              </w:rPr>
            </w:pPr>
            <w:r w:rsidRPr="00A1115A">
              <w:rPr>
                <w:lang w:eastAsia="ko-KR"/>
              </w:rPr>
              <w:t xml:space="preserve">20 </w:t>
            </w:r>
          </w:p>
          <w:p w14:paraId="0D7E613E" w14:textId="77777777" w:rsidR="0096245B" w:rsidRPr="00A1115A" w:rsidRDefault="0096245B" w:rsidP="007E2CA7">
            <w:pPr>
              <w:pStyle w:val="TAH"/>
              <w:rPr>
                <w:lang w:eastAsia="ko-KR"/>
              </w:rPr>
            </w:pPr>
            <w:r w:rsidRPr="00A1115A">
              <w:rPr>
                <w:lang w:eastAsia="ko-KR"/>
              </w:rPr>
              <w:t>MHz</w:t>
            </w:r>
          </w:p>
        </w:tc>
        <w:tc>
          <w:tcPr>
            <w:tcW w:w="595" w:type="dxa"/>
            <w:tcMar>
              <w:left w:w="28" w:type="dxa"/>
              <w:right w:w="28" w:type="dxa"/>
            </w:tcMar>
            <w:hideMark/>
          </w:tcPr>
          <w:p w14:paraId="44652CD6" w14:textId="77777777" w:rsidR="0096245B" w:rsidRPr="00A1115A" w:rsidRDefault="0096245B" w:rsidP="007E2CA7">
            <w:pPr>
              <w:pStyle w:val="TAH"/>
              <w:rPr>
                <w:lang w:eastAsia="ko-KR"/>
              </w:rPr>
            </w:pPr>
            <w:r w:rsidRPr="00A1115A">
              <w:rPr>
                <w:lang w:eastAsia="ko-KR"/>
              </w:rPr>
              <w:t>25 MHz</w:t>
            </w:r>
          </w:p>
        </w:tc>
        <w:tc>
          <w:tcPr>
            <w:tcW w:w="596" w:type="dxa"/>
            <w:tcMar>
              <w:left w:w="28" w:type="dxa"/>
              <w:right w:w="28" w:type="dxa"/>
            </w:tcMar>
          </w:tcPr>
          <w:p w14:paraId="7875F91C" w14:textId="77777777" w:rsidR="0096245B" w:rsidRPr="00A1115A" w:rsidRDefault="0096245B" w:rsidP="007E2CA7">
            <w:pPr>
              <w:pStyle w:val="TAH"/>
              <w:keepNext w:val="0"/>
              <w:rPr>
                <w:rFonts w:eastAsia="Yu Mincho"/>
              </w:rPr>
            </w:pPr>
            <w:r w:rsidRPr="00A1115A">
              <w:rPr>
                <w:rFonts w:eastAsia="Yu Mincho"/>
              </w:rPr>
              <w:t>30 MHz</w:t>
            </w:r>
          </w:p>
        </w:tc>
        <w:tc>
          <w:tcPr>
            <w:tcW w:w="709" w:type="dxa"/>
            <w:shd w:val="clear" w:color="auto" w:fill="FFFF00"/>
          </w:tcPr>
          <w:p w14:paraId="60E2B289" w14:textId="77777777" w:rsidR="0096245B" w:rsidRPr="00A1115A" w:rsidRDefault="0096245B" w:rsidP="007E2CA7">
            <w:pPr>
              <w:pStyle w:val="TAH"/>
              <w:keepNext w:val="0"/>
              <w:rPr>
                <w:rFonts w:eastAsia="Yu Mincho"/>
              </w:rPr>
            </w:pPr>
            <w:r w:rsidRPr="00A1115A">
              <w:rPr>
                <w:rFonts w:eastAsia="Yu Mincho"/>
              </w:rPr>
              <w:t>3</w:t>
            </w:r>
            <w:r>
              <w:rPr>
                <w:rFonts w:eastAsia="Yu Mincho"/>
              </w:rPr>
              <w:t>5</w:t>
            </w:r>
            <w:r w:rsidRPr="00A1115A">
              <w:rPr>
                <w:rFonts w:eastAsia="Yu Mincho"/>
              </w:rPr>
              <w:t xml:space="preserve"> MHz</w:t>
            </w:r>
          </w:p>
        </w:tc>
        <w:tc>
          <w:tcPr>
            <w:tcW w:w="482" w:type="dxa"/>
            <w:tcMar>
              <w:left w:w="28" w:type="dxa"/>
              <w:right w:w="28" w:type="dxa"/>
            </w:tcMar>
            <w:hideMark/>
          </w:tcPr>
          <w:p w14:paraId="73E82C46" w14:textId="77777777" w:rsidR="0096245B" w:rsidRPr="00A1115A" w:rsidRDefault="0096245B" w:rsidP="007E2CA7">
            <w:pPr>
              <w:pStyle w:val="TAH"/>
              <w:keepNext w:val="0"/>
              <w:rPr>
                <w:rFonts w:eastAsia="Yu Mincho"/>
              </w:rPr>
            </w:pPr>
            <w:r w:rsidRPr="00A1115A">
              <w:rPr>
                <w:rFonts w:eastAsia="Yu Mincho"/>
              </w:rPr>
              <w:t>40 MHz</w:t>
            </w:r>
          </w:p>
        </w:tc>
        <w:tc>
          <w:tcPr>
            <w:tcW w:w="595" w:type="dxa"/>
            <w:tcMar>
              <w:left w:w="28" w:type="dxa"/>
              <w:right w:w="28" w:type="dxa"/>
            </w:tcMar>
            <w:hideMark/>
          </w:tcPr>
          <w:p w14:paraId="2CF778F6" w14:textId="77777777" w:rsidR="0096245B" w:rsidRPr="00A1115A" w:rsidRDefault="0096245B" w:rsidP="007E2CA7">
            <w:pPr>
              <w:pStyle w:val="TAH"/>
              <w:keepNext w:val="0"/>
              <w:rPr>
                <w:rFonts w:eastAsia="Yu Mincho"/>
              </w:rPr>
            </w:pPr>
            <w:r w:rsidRPr="00A1115A">
              <w:rPr>
                <w:rFonts w:eastAsia="Yu Mincho"/>
              </w:rPr>
              <w:t>50 MHz</w:t>
            </w:r>
          </w:p>
        </w:tc>
        <w:tc>
          <w:tcPr>
            <w:tcW w:w="596" w:type="dxa"/>
            <w:tcMar>
              <w:left w:w="28" w:type="dxa"/>
              <w:right w:w="28" w:type="dxa"/>
            </w:tcMar>
            <w:hideMark/>
          </w:tcPr>
          <w:p w14:paraId="2CE82ED7" w14:textId="77777777" w:rsidR="0096245B" w:rsidRPr="00A1115A" w:rsidRDefault="0096245B" w:rsidP="007E2CA7">
            <w:pPr>
              <w:pStyle w:val="TAH"/>
              <w:keepNext w:val="0"/>
              <w:rPr>
                <w:rFonts w:eastAsia="Yu Mincho"/>
              </w:rPr>
            </w:pPr>
            <w:r w:rsidRPr="00A1115A">
              <w:rPr>
                <w:rFonts w:eastAsia="Yu Mincho"/>
              </w:rPr>
              <w:t>60 MHz</w:t>
            </w:r>
          </w:p>
        </w:tc>
        <w:tc>
          <w:tcPr>
            <w:tcW w:w="595" w:type="dxa"/>
            <w:tcMar>
              <w:left w:w="28" w:type="dxa"/>
              <w:right w:w="28" w:type="dxa"/>
            </w:tcMar>
            <w:hideMark/>
          </w:tcPr>
          <w:p w14:paraId="6259ADCB" w14:textId="77777777" w:rsidR="0096245B" w:rsidRPr="00A1115A" w:rsidRDefault="0096245B" w:rsidP="007E2CA7">
            <w:pPr>
              <w:pStyle w:val="TAH"/>
              <w:keepNext w:val="0"/>
              <w:rPr>
                <w:rFonts w:eastAsia="Yu Mincho"/>
              </w:rPr>
            </w:pPr>
            <w:r w:rsidRPr="00A1115A">
              <w:rPr>
                <w:rFonts w:eastAsia="Yu Mincho"/>
              </w:rPr>
              <w:t>70 MHz</w:t>
            </w:r>
          </w:p>
        </w:tc>
        <w:tc>
          <w:tcPr>
            <w:tcW w:w="596" w:type="dxa"/>
            <w:tcMar>
              <w:left w:w="28" w:type="dxa"/>
              <w:right w:w="28" w:type="dxa"/>
            </w:tcMar>
          </w:tcPr>
          <w:p w14:paraId="256D2DB9" w14:textId="77777777" w:rsidR="0096245B" w:rsidRPr="00A1115A" w:rsidRDefault="0096245B" w:rsidP="007E2CA7">
            <w:pPr>
              <w:pStyle w:val="TAH"/>
              <w:keepNext w:val="0"/>
              <w:rPr>
                <w:rFonts w:eastAsia="Yu Mincho"/>
              </w:rPr>
            </w:pPr>
            <w:r w:rsidRPr="00A1115A">
              <w:rPr>
                <w:rFonts w:eastAsia="Yu Mincho"/>
              </w:rPr>
              <w:t>80 MHz</w:t>
            </w:r>
          </w:p>
        </w:tc>
        <w:tc>
          <w:tcPr>
            <w:tcW w:w="595" w:type="dxa"/>
            <w:tcMar>
              <w:left w:w="28" w:type="dxa"/>
              <w:right w:w="28" w:type="dxa"/>
            </w:tcMar>
          </w:tcPr>
          <w:p w14:paraId="687FD80A" w14:textId="77777777" w:rsidR="0096245B" w:rsidRPr="00A1115A" w:rsidRDefault="0096245B" w:rsidP="007E2CA7">
            <w:pPr>
              <w:pStyle w:val="TAH"/>
              <w:keepNext w:val="0"/>
              <w:rPr>
                <w:rFonts w:eastAsia="Yu Mincho"/>
              </w:rPr>
            </w:pPr>
            <w:r w:rsidRPr="00A1115A">
              <w:rPr>
                <w:rFonts w:eastAsia="Yu Mincho"/>
              </w:rPr>
              <w:t>90 MHz</w:t>
            </w:r>
          </w:p>
        </w:tc>
        <w:tc>
          <w:tcPr>
            <w:tcW w:w="596" w:type="dxa"/>
            <w:tcMar>
              <w:left w:w="28" w:type="dxa"/>
              <w:right w:w="28" w:type="dxa"/>
            </w:tcMar>
            <w:hideMark/>
          </w:tcPr>
          <w:p w14:paraId="0B8FDC91" w14:textId="77777777" w:rsidR="0096245B" w:rsidRPr="00A1115A" w:rsidRDefault="0096245B" w:rsidP="007E2CA7">
            <w:pPr>
              <w:pStyle w:val="TAH"/>
              <w:keepNext w:val="0"/>
              <w:rPr>
                <w:rFonts w:eastAsia="Yu Mincho"/>
              </w:rPr>
            </w:pPr>
            <w:r w:rsidRPr="00A1115A">
              <w:rPr>
                <w:rFonts w:eastAsia="Yu Mincho"/>
              </w:rPr>
              <w:t>100 MHz</w:t>
            </w:r>
          </w:p>
        </w:tc>
      </w:tr>
      <w:tr w:rsidR="0096245B" w:rsidRPr="00A1115A" w14:paraId="6D389561" w14:textId="77777777" w:rsidTr="007E2CA7">
        <w:trPr>
          <w:jc w:val="center"/>
        </w:trPr>
        <w:tc>
          <w:tcPr>
            <w:tcW w:w="660" w:type="dxa"/>
            <w:gridSpan w:val="2"/>
            <w:vMerge w:val="restart"/>
            <w:shd w:val="clear" w:color="auto" w:fill="auto"/>
            <w:tcMar>
              <w:left w:w="28" w:type="dxa"/>
              <w:right w:w="28" w:type="dxa"/>
            </w:tcMar>
            <w:vAlign w:val="center"/>
            <w:hideMark/>
          </w:tcPr>
          <w:p w14:paraId="7E6291B1" w14:textId="77777777" w:rsidR="0096245B" w:rsidRPr="00A1115A" w:rsidRDefault="0096245B" w:rsidP="007E2CA7">
            <w:pPr>
              <w:pStyle w:val="TAC"/>
              <w:keepNext w:val="0"/>
              <w:rPr>
                <w:rFonts w:eastAsia="Yu Mincho"/>
              </w:rPr>
            </w:pPr>
            <w:r>
              <w:rPr>
                <w:rFonts w:eastAsia="Yu Mincho"/>
              </w:rPr>
              <w:t>n8</w:t>
            </w:r>
          </w:p>
        </w:tc>
        <w:tc>
          <w:tcPr>
            <w:tcW w:w="582" w:type="dxa"/>
            <w:tcMar>
              <w:left w:w="28" w:type="dxa"/>
              <w:right w:w="28" w:type="dxa"/>
            </w:tcMar>
            <w:vAlign w:val="center"/>
            <w:hideMark/>
          </w:tcPr>
          <w:p w14:paraId="267C38FA" w14:textId="77777777" w:rsidR="0096245B" w:rsidRPr="00A1115A" w:rsidRDefault="0096245B" w:rsidP="007E2CA7">
            <w:pPr>
              <w:pStyle w:val="TAC"/>
              <w:keepNext w:val="0"/>
              <w:rPr>
                <w:rFonts w:eastAsia="Yu Mincho"/>
              </w:rPr>
            </w:pPr>
            <w:r w:rsidRPr="00A1115A">
              <w:rPr>
                <w:rFonts w:eastAsia="Yu Mincho"/>
              </w:rPr>
              <w:t>15</w:t>
            </w:r>
          </w:p>
        </w:tc>
        <w:tc>
          <w:tcPr>
            <w:tcW w:w="595" w:type="dxa"/>
            <w:tcMar>
              <w:left w:w="28" w:type="dxa"/>
              <w:right w:w="28" w:type="dxa"/>
            </w:tcMar>
            <w:hideMark/>
          </w:tcPr>
          <w:p w14:paraId="06A28419" w14:textId="77777777" w:rsidR="0096245B" w:rsidRPr="00A1115A" w:rsidRDefault="0096245B" w:rsidP="007E2CA7">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23B26C2E" w14:textId="77777777" w:rsidR="0096245B" w:rsidRPr="00A1115A" w:rsidRDefault="0096245B" w:rsidP="007E2CA7">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0EECE3ED" w14:textId="77777777" w:rsidR="0096245B" w:rsidRPr="00A1115A" w:rsidRDefault="0096245B" w:rsidP="007E2CA7">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30F0ABF4" w14:textId="77777777" w:rsidR="0096245B" w:rsidRPr="00A1115A" w:rsidRDefault="0096245B" w:rsidP="007E2CA7">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1C01739A" w14:textId="77777777" w:rsidR="0096245B" w:rsidRPr="00A1115A" w:rsidRDefault="0096245B" w:rsidP="007E2CA7">
            <w:pPr>
              <w:pStyle w:val="TAC"/>
              <w:keepNext w:val="0"/>
              <w:rPr>
                <w:rFonts w:eastAsia="Yu Mincho"/>
              </w:rPr>
            </w:pPr>
          </w:p>
        </w:tc>
        <w:tc>
          <w:tcPr>
            <w:tcW w:w="596" w:type="dxa"/>
            <w:tcMar>
              <w:left w:w="28" w:type="dxa"/>
              <w:right w:w="28" w:type="dxa"/>
            </w:tcMar>
          </w:tcPr>
          <w:p w14:paraId="7EBCAB1D" w14:textId="77777777" w:rsidR="0096245B" w:rsidRPr="00A1115A" w:rsidRDefault="0096245B" w:rsidP="007E2CA7">
            <w:pPr>
              <w:pStyle w:val="TAC"/>
              <w:keepNext w:val="0"/>
              <w:rPr>
                <w:rFonts w:eastAsia="Yu Mincho"/>
              </w:rPr>
            </w:pPr>
          </w:p>
        </w:tc>
        <w:tc>
          <w:tcPr>
            <w:tcW w:w="709" w:type="dxa"/>
            <w:shd w:val="clear" w:color="auto" w:fill="FFFF00"/>
          </w:tcPr>
          <w:p w14:paraId="26FD8560" w14:textId="77777777" w:rsidR="0096245B" w:rsidRPr="00A1115A" w:rsidRDefault="0096245B" w:rsidP="007E2CA7">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66F287DE"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0153413E"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71FAA915" w14:textId="77777777" w:rsidR="0096245B" w:rsidRPr="00A1115A" w:rsidRDefault="0096245B" w:rsidP="007E2CA7">
            <w:pPr>
              <w:pStyle w:val="TAC"/>
              <w:keepNext w:val="0"/>
              <w:rPr>
                <w:rFonts w:eastAsia="Yu Mincho"/>
              </w:rPr>
            </w:pPr>
          </w:p>
        </w:tc>
        <w:tc>
          <w:tcPr>
            <w:tcW w:w="595" w:type="dxa"/>
            <w:tcMar>
              <w:left w:w="28" w:type="dxa"/>
              <w:right w:w="28" w:type="dxa"/>
            </w:tcMar>
          </w:tcPr>
          <w:p w14:paraId="3835885C"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78BD0EDB" w14:textId="77777777" w:rsidR="0096245B" w:rsidRPr="00A1115A" w:rsidRDefault="0096245B" w:rsidP="007E2CA7">
            <w:pPr>
              <w:pStyle w:val="TAC"/>
              <w:keepNext w:val="0"/>
              <w:rPr>
                <w:rFonts w:eastAsia="Yu Mincho"/>
              </w:rPr>
            </w:pPr>
          </w:p>
        </w:tc>
        <w:tc>
          <w:tcPr>
            <w:tcW w:w="595" w:type="dxa"/>
            <w:tcMar>
              <w:left w:w="28" w:type="dxa"/>
              <w:right w:w="28" w:type="dxa"/>
            </w:tcMar>
          </w:tcPr>
          <w:p w14:paraId="07EFD4CF"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16C3B662" w14:textId="77777777" w:rsidR="0096245B" w:rsidRPr="00A1115A" w:rsidRDefault="0096245B" w:rsidP="007E2CA7">
            <w:pPr>
              <w:pStyle w:val="TAC"/>
              <w:keepNext w:val="0"/>
              <w:rPr>
                <w:rFonts w:eastAsia="Yu Mincho"/>
              </w:rPr>
            </w:pPr>
          </w:p>
        </w:tc>
      </w:tr>
      <w:tr w:rsidR="0096245B" w:rsidRPr="00A1115A" w14:paraId="6B6BBC0F" w14:textId="77777777" w:rsidTr="007E2CA7">
        <w:trPr>
          <w:jc w:val="center"/>
        </w:trPr>
        <w:tc>
          <w:tcPr>
            <w:tcW w:w="660" w:type="dxa"/>
            <w:gridSpan w:val="2"/>
            <w:vMerge/>
            <w:shd w:val="clear" w:color="auto" w:fill="auto"/>
            <w:tcMar>
              <w:left w:w="28" w:type="dxa"/>
              <w:right w:w="28" w:type="dxa"/>
            </w:tcMar>
            <w:vAlign w:val="center"/>
            <w:hideMark/>
          </w:tcPr>
          <w:p w14:paraId="2EC7AAE4" w14:textId="77777777" w:rsidR="0096245B" w:rsidRPr="00A1115A" w:rsidRDefault="0096245B" w:rsidP="007E2CA7">
            <w:pPr>
              <w:pStyle w:val="TAC"/>
              <w:keepNext w:val="0"/>
              <w:rPr>
                <w:rFonts w:eastAsia="Yu Mincho"/>
              </w:rPr>
            </w:pPr>
          </w:p>
        </w:tc>
        <w:tc>
          <w:tcPr>
            <w:tcW w:w="582" w:type="dxa"/>
            <w:tcMar>
              <w:left w:w="28" w:type="dxa"/>
              <w:right w:w="28" w:type="dxa"/>
            </w:tcMar>
            <w:vAlign w:val="center"/>
            <w:hideMark/>
          </w:tcPr>
          <w:p w14:paraId="3CF3C206" w14:textId="77777777" w:rsidR="0096245B" w:rsidRPr="00A1115A" w:rsidRDefault="0096245B" w:rsidP="007E2CA7">
            <w:pPr>
              <w:pStyle w:val="TAC"/>
              <w:keepNext w:val="0"/>
              <w:rPr>
                <w:rFonts w:eastAsia="Yu Mincho"/>
              </w:rPr>
            </w:pPr>
            <w:r w:rsidRPr="00A1115A">
              <w:rPr>
                <w:rFonts w:eastAsia="Yu Mincho"/>
              </w:rPr>
              <w:t>30</w:t>
            </w:r>
          </w:p>
        </w:tc>
        <w:tc>
          <w:tcPr>
            <w:tcW w:w="595" w:type="dxa"/>
            <w:tcMar>
              <w:left w:w="28" w:type="dxa"/>
              <w:right w:w="28" w:type="dxa"/>
            </w:tcMar>
          </w:tcPr>
          <w:p w14:paraId="6E6727CF" w14:textId="77777777" w:rsidR="0096245B" w:rsidRPr="00A1115A" w:rsidRDefault="0096245B" w:rsidP="007E2CA7">
            <w:pPr>
              <w:pStyle w:val="TAC"/>
              <w:keepNext w:val="0"/>
              <w:rPr>
                <w:rFonts w:eastAsia="Yu Mincho"/>
              </w:rPr>
            </w:pPr>
          </w:p>
        </w:tc>
        <w:tc>
          <w:tcPr>
            <w:tcW w:w="596" w:type="dxa"/>
            <w:tcMar>
              <w:left w:w="28" w:type="dxa"/>
              <w:right w:w="28" w:type="dxa"/>
            </w:tcMar>
            <w:hideMark/>
          </w:tcPr>
          <w:p w14:paraId="066F22EB" w14:textId="77777777" w:rsidR="0096245B" w:rsidRPr="00A1115A" w:rsidRDefault="0096245B" w:rsidP="007E2CA7">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709B4871" w14:textId="77777777" w:rsidR="0096245B" w:rsidRPr="00A1115A" w:rsidRDefault="0096245B" w:rsidP="007E2CA7">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1037044D" w14:textId="77777777" w:rsidR="0096245B" w:rsidRPr="00A1115A" w:rsidRDefault="0096245B" w:rsidP="007E2CA7">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29ACAB28" w14:textId="77777777" w:rsidR="0096245B" w:rsidRPr="00A1115A" w:rsidRDefault="0096245B" w:rsidP="007E2CA7">
            <w:pPr>
              <w:pStyle w:val="TAC"/>
              <w:keepNext w:val="0"/>
              <w:rPr>
                <w:rFonts w:eastAsia="Yu Mincho"/>
              </w:rPr>
            </w:pPr>
          </w:p>
        </w:tc>
        <w:tc>
          <w:tcPr>
            <w:tcW w:w="596" w:type="dxa"/>
            <w:tcMar>
              <w:left w:w="28" w:type="dxa"/>
              <w:right w:w="28" w:type="dxa"/>
            </w:tcMar>
          </w:tcPr>
          <w:p w14:paraId="602EE550" w14:textId="77777777" w:rsidR="0096245B" w:rsidRPr="00A1115A" w:rsidRDefault="0096245B" w:rsidP="007E2CA7">
            <w:pPr>
              <w:pStyle w:val="TAC"/>
              <w:keepNext w:val="0"/>
              <w:rPr>
                <w:rFonts w:eastAsia="Yu Mincho"/>
              </w:rPr>
            </w:pPr>
          </w:p>
        </w:tc>
        <w:tc>
          <w:tcPr>
            <w:tcW w:w="709" w:type="dxa"/>
            <w:shd w:val="clear" w:color="auto" w:fill="FFFF00"/>
          </w:tcPr>
          <w:p w14:paraId="0220085B" w14:textId="77777777" w:rsidR="0096245B" w:rsidRPr="00A1115A" w:rsidRDefault="0096245B" w:rsidP="007E2CA7">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21ED39D1"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24CFC798"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228D355" w14:textId="77777777" w:rsidR="0096245B" w:rsidRPr="00A1115A" w:rsidRDefault="0096245B" w:rsidP="007E2CA7">
            <w:pPr>
              <w:pStyle w:val="TAC"/>
              <w:keepNext w:val="0"/>
              <w:rPr>
                <w:rFonts w:eastAsia="Yu Mincho"/>
              </w:rPr>
            </w:pPr>
          </w:p>
        </w:tc>
        <w:tc>
          <w:tcPr>
            <w:tcW w:w="595" w:type="dxa"/>
            <w:tcMar>
              <w:left w:w="28" w:type="dxa"/>
              <w:right w:w="28" w:type="dxa"/>
            </w:tcMar>
          </w:tcPr>
          <w:p w14:paraId="034037CD"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1A977BB" w14:textId="77777777" w:rsidR="0096245B" w:rsidRPr="00A1115A" w:rsidRDefault="0096245B" w:rsidP="007E2CA7">
            <w:pPr>
              <w:pStyle w:val="TAC"/>
              <w:keepNext w:val="0"/>
              <w:rPr>
                <w:rFonts w:eastAsia="Yu Mincho"/>
              </w:rPr>
            </w:pPr>
          </w:p>
        </w:tc>
        <w:tc>
          <w:tcPr>
            <w:tcW w:w="595" w:type="dxa"/>
            <w:tcMar>
              <w:left w:w="28" w:type="dxa"/>
              <w:right w:w="28" w:type="dxa"/>
            </w:tcMar>
          </w:tcPr>
          <w:p w14:paraId="6D632CFB"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10C1872E" w14:textId="77777777" w:rsidR="0096245B" w:rsidRPr="00A1115A" w:rsidRDefault="0096245B" w:rsidP="007E2CA7">
            <w:pPr>
              <w:pStyle w:val="TAC"/>
              <w:keepNext w:val="0"/>
              <w:rPr>
                <w:rFonts w:eastAsia="Yu Mincho"/>
              </w:rPr>
            </w:pPr>
          </w:p>
        </w:tc>
      </w:tr>
      <w:tr w:rsidR="0096245B" w:rsidRPr="00A1115A" w14:paraId="3288CA28" w14:textId="77777777" w:rsidTr="007E2CA7">
        <w:trPr>
          <w:jc w:val="center"/>
        </w:trPr>
        <w:tc>
          <w:tcPr>
            <w:tcW w:w="660" w:type="dxa"/>
            <w:gridSpan w:val="2"/>
            <w:vMerge/>
            <w:tcBorders>
              <w:bottom w:val="single" w:sz="4" w:space="0" w:color="auto"/>
            </w:tcBorders>
            <w:shd w:val="clear" w:color="auto" w:fill="auto"/>
            <w:tcMar>
              <w:left w:w="28" w:type="dxa"/>
              <w:right w:w="28" w:type="dxa"/>
            </w:tcMar>
            <w:vAlign w:val="center"/>
            <w:hideMark/>
          </w:tcPr>
          <w:p w14:paraId="1F1A8F2D" w14:textId="77777777" w:rsidR="0096245B" w:rsidRPr="00A1115A" w:rsidRDefault="0096245B" w:rsidP="007E2CA7">
            <w:pPr>
              <w:pStyle w:val="TAC"/>
              <w:keepNext w:val="0"/>
              <w:rPr>
                <w:rFonts w:eastAsia="Yu Mincho"/>
              </w:rPr>
            </w:pPr>
          </w:p>
        </w:tc>
        <w:tc>
          <w:tcPr>
            <w:tcW w:w="582" w:type="dxa"/>
            <w:tcMar>
              <w:left w:w="28" w:type="dxa"/>
              <w:right w:w="28" w:type="dxa"/>
            </w:tcMar>
            <w:vAlign w:val="center"/>
            <w:hideMark/>
          </w:tcPr>
          <w:p w14:paraId="58F37169" w14:textId="77777777" w:rsidR="0096245B" w:rsidRPr="00A1115A" w:rsidRDefault="0096245B" w:rsidP="007E2CA7">
            <w:pPr>
              <w:pStyle w:val="TAC"/>
              <w:keepNext w:val="0"/>
              <w:rPr>
                <w:rFonts w:eastAsia="Yu Mincho"/>
              </w:rPr>
            </w:pPr>
            <w:r w:rsidRPr="00A1115A">
              <w:rPr>
                <w:rFonts w:eastAsia="Yu Mincho"/>
              </w:rPr>
              <w:t>60</w:t>
            </w:r>
          </w:p>
        </w:tc>
        <w:tc>
          <w:tcPr>
            <w:tcW w:w="595" w:type="dxa"/>
            <w:tcMar>
              <w:left w:w="28" w:type="dxa"/>
              <w:right w:w="28" w:type="dxa"/>
            </w:tcMar>
          </w:tcPr>
          <w:p w14:paraId="0E52AE9A"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1500FB2D"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61B0ADC9"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207D9F3"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124128A1" w14:textId="77777777" w:rsidR="0096245B" w:rsidRPr="00A1115A" w:rsidRDefault="0096245B" w:rsidP="007E2CA7">
            <w:pPr>
              <w:pStyle w:val="TAC"/>
              <w:keepNext w:val="0"/>
              <w:rPr>
                <w:rFonts w:eastAsia="Yu Mincho"/>
              </w:rPr>
            </w:pPr>
          </w:p>
        </w:tc>
        <w:tc>
          <w:tcPr>
            <w:tcW w:w="596" w:type="dxa"/>
            <w:tcMar>
              <w:left w:w="28" w:type="dxa"/>
              <w:right w:w="28" w:type="dxa"/>
            </w:tcMar>
          </w:tcPr>
          <w:p w14:paraId="68C06ACC" w14:textId="77777777" w:rsidR="0096245B" w:rsidRPr="00A1115A" w:rsidRDefault="0096245B" w:rsidP="007E2CA7">
            <w:pPr>
              <w:pStyle w:val="TAC"/>
              <w:keepNext w:val="0"/>
              <w:rPr>
                <w:rFonts w:eastAsia="Yu Mincho"/>
              </w:rPr>
            </w:pPr>
          </w:p>
        </w:tc>
        <w:tc>
          <w:tcPr>
            <w:tcW w:w="709" w:type="dxa"/>
          </w:tcPr>
          <w:p w14:paraId="38CE0ACC" w14:textId="77777777" w:rsidR="0096245B" w:rsidRPr="00A1115A" w:rsidRDefault="0096245B" w:rsidP="007E2CA7">
            <w:pPr>
              <w:pStyle w:val="TAC"/>
              <w:keepNext w:val="0"/>
              <w:rPr>
                <w:rFonts w:eastAsia="Yu Mincho"/>
              </w:rPr>
            </w:pPr>
          </w:p>
        </w:tc>
        <w:tc>
          <w:tcPr>
            <w:tcW w:w="482" w:type="dxa"/>
            <w:tcMar>
              <w:left w:w="28" w:type="dxa"/>
              <w:right w:w="28" w:type="dxa"/>
            </w:tcMar>
            <w:vAlign w:val="center"/>
          </w:tcPr>
          <w:p w14:paraId="53810328"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17630793"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4D265769" w14:textId="77777777" w:rsidR="0096245B" w:rsidRPr="00A1115A" w:rsidRDefault="0096245B" w:rsidP="007E2CA7">
            <w:pPr>
              <w:pStyle w:val="TAC"/>
              <w:keepNext w:val="0"/>
              <w:rPr>
                <w:rFonts w:eastAsia="Yu Mincho"/>
              </w:rPr>
            </w:pPr>
          </w:p>
        </w:tc>
        <w:tc>
          <w:tcPr>
            <w:tcW w:w="595" w:type="dxa"/>
            <w:tcMar>
              <w:left w:w="28" w:type="dxa"/>
              <w:right w:w="28" w:type="dxa"/>
            </w:tcMar>
          </w:tcPr>
          <w:p w14:paraId="52F43C26"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7EB451F2" w14:textId="77777777" w:rsidR="0096245B" w:rsidRPr="00A1115A" w:rsidRDefault="0096245B" w:rsidP="007E2CA7">
            <w:pPr>
              <w:pStyle w:val="TAC"/>
              <w:keepNext w:val="0"/>
              <w:rPr>
                <w:rFonts w:eastAsia="Yu Mincho"/>
              </w:rPr>
            </w:pPr>
          </w:p>
        </w:tc>
        <w:tc>
          <w:tcPr>
            <w:tcW w:w="595" w:type="dxa"/>
            <w:tcMar>
              <w:left w:w="28" w:type="dxa"/>
              <w:right w:w="28" w:type="dxa"/>
            </w:tcMar>
          </w:tcPr>
          <w:p w14:paraId="66B8B071"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655BEE2" w14:textId="77777777" w:rsidR="0096245B" w:rsidRPr="00A1115A" w:rsidRDefault="0096245B" w:rsidP="007E2CA7">
            <w:pPr>
              <w:pStyle w:val="TAC"/>
              <w:keepNext w:val="0"/>
              <w:rPr>
                <w:rFonts w:eastAsia="Yu Mincho"/>
              </w:rPr>
            </w:pPr>
          </w:p>
        </w:tc>
      </w:tr>
      <w:tr w:rsidR="0096245B" w:rsidRPr="00A1115A" w14:paraId="6F57B960" w14:textId="77777777" w:rsidTr="007E2CA7">
        <w:trPr>
          <w:jc w:val="center"/>
        </w:trPr>
        <w:tc>
          <w:tcPr>
            <w:tcW w:w="660" w:type="dxa"/>
            <w:gridSpan w:val="2"/>
            <w:vMerge w:val="restart"/>
            <w:tcBorders>
              <w:top w:val="nil"/>
            </w:tcBorders>
            <w:shd w:val="clear" w:color="auto" w:fill="auto"/>
            <w:tcMar>
              <w:left w:w="28" w:type="dxa"/>
              <w:right w:w="28" w:type="dxa"/>
            </w:tcMar>
            <w:vAlign w:val="center"/>
          </w:tcPr>
          <w:p w14:paraId="44C02324" w14:textId="77777777" w:rsidR="0096245B" w:rsidRPr="00A1115A" w:rsidRDefault="0096245B" w:rsidP="007E2CA7">
            <w:pPr>
              <w:pStyle w:val="TAC"/>
              <w:keepNext w:val="0"/>
              <w:rPr>
                <w:rFonts w:eastAsia="Yu Mincho"/>
              </w:rPr>
            </w:pPr>
            <w:r>
              <w:rPr>
                <w:rFonts w:eastAsia="Yu Mincho"/>
              </w:rPr>
              <w:t>n71</w:t>
            </w:r>
          </w:p>
        </w:tc>
        <w:tc>
          <w:tcPr>
            <w:tcW w:w="582" w:type="dxa"/>
            <w:tcMar>
              <w:left w:w="28" w:type="dxa"/>
              <w:right w:w="28" w:type="dxa"/>
            </w:tcMar>
            <w:vAlign w:val="center"/>
          </w:tcPr>
          <w:p w14:paraId="1A110847" w14:textId="77777777" w:rsidR="0096245B" w:rsidRPr="00A1115A" w:rsidRDefault="0096245B" w:rsidP="007E2CA7">
            <w:pPr>
              <w:pStyle w:val="TAC"/>
              <w:keepNext w:val="0"/>
              <w:rPr>
                <w:rFonts w:eastAsia="Yu Mincho"/>
              </w:rPr>
            </w:pPr>
            <w:r w:rsidRPr="00A1115A">
              <w:rPr>
                <w:rFonts w:eastAsia="Yu Mincho"/>
              </w:rPr>
              <w:t>15</w:t>
            </w:r>
          </w:p>
        </w:tc>
        <w:tc>
          <w:tcPr>
            <w:tcW w:w="595" w:type="dxa"/>
            <w:tcMar>
              <w:left w:w="28" w:type="dxa"/>
              <w:right w:w="28" w:type="dxa"/>
            </w:tcMar>
          </w:tcPr>
          <w:p w14:paraId="1A774A5C" w14:textId="77777777" w:rsidR="0096245B" w:rsidRPr="00A1115A" w:rsidRDefault="0096245B" w:rsidP="007E2CA7">
            <w:pPr>
              <w:pStyle w:val="TAC"/>
              <w:keepNext w:val="0"/>
              <w:rPr>
                <w:rFonts w:eastAsia="Yu Mincho"/>
              </w:rPr>
            </w:pPr>
            <w:r w:rsidRPr="00A1115A">
              <w:rPr>
                <w:rFonts w:eastAsia="Yu Mincho"/>
              </w:rPr>
              <w:t>Yes</w:t>
            </w:r>
          </w:p>
        </w:tc>
        <w:tc>
          <w:tcPr>
            <w:tcW w:w="596" w:type="dxa"/>
            <w:tcMar>
              <w:left w:w="28" w:type="dxa"/>
              <w:right w:w="28" w:type="dxa"/>
            </w:tcMar>
            <w:vAlign w:val="center"/>
          </w:tcPr>
          <w:p w14:paraId="6D6C7898" w14:textId="77777777" w:rsidR="0096245B" w:rsidRPr="00A1115A" w:rsidRDefault="0096245B" w:rsidP="007E2CA7">
            <w:pPr>
              <w:pStyle w:val="TAC"/>
              <w:keepNext w:val="0"/>
              <w:rPr>
                <w:rFonts w:eastAsia="Yu Mincho"/>
              </w:rPr>
            </w:pPr>
            <w:r w:rsidRPr="00A1115A">
              <w:rPr>
                <w:rFonts w:eastAsia="Yu Mincho"/>
              </w:rPr>
              <w:t>Yes</w:t>
            </w:r>
          </w:p>
        </w:tc>
        <w:tc>
          <w:tcPr>
            <w:tcW w:w="595" w:type="dxa"/>
            <w:tcMar>
              <w:left w:w="28" w:type="dxa"/>
              <w:right w:w="28" w:type="dxa"/>
            </w:tcMar>
            <w:vAlign w:val="center"/>
          </w:tcPr>
          <w:p w14:paraId="755B62DD" w14:textId="77777777" w:rsidR="0096245B" w:rsidRPr="00A1115A" w:rsidRDefault="0096245B" w:rsidP="007E2CA7">
            <w:pPr>
              <w:pStyle w:val="TAC"/>
              <w:keepNext w:val="0"/>
              <w:rPr>
                <w:rFonts w:eastAsia="Yu Mincho"/>
              </w:rPr>
            </w:pPr>
            <w:r w:rsidRPr="00A1115A">
              <w:rPr>
                <w:rFonts w:eastAsia="Yu Mincho"/>
              </w:rPr>
              <w:t>Yes</w:t>
            </w:r>
          </w:p>
        </w:tc>
        <w:tc>
          <w:tcPr>
            <w:tcW w:w="596" w:type="dxa"/>
            <w:tcMar>
              <w:left w:w="28" w:type="dxa"/>
              <w:right w:w="28" w:type="dxa"/>
            </w:tcMar>
            <w:vAlign w:val="center"/>
          </w:tcPr>
          <w:p w14:paraId="4DECBE08" w14:textId="77777777" w:rsidR="0096245B" w:rsidRPr="00A1115A" w:rsidRDefault="0096245B" w:rsidP="007E2CA7">
            <w:pPr>
              <w:pStyle w:val="TAC"/>
              <w:keepNext w:val="0"/>
              <w:rPr>
                <w:rFonts w:eastAsia="Yu Mincho"/>
              </w:rPr>
            </w:pPr>
            <w:r w:rsidRPr="00A1115A">
              <w:rPr>
                <w:rFonts w:eastAsia="Yu Mincho"/>
              </w:rPr>
              <w:t>Yes</w:t>
            </w:r>
          </w:p>
        </w:tc>
        <w:tc>
          <w:tcPr>
            <w:tcW w:w="595" w:type="dxa"/>
            <w:tcMar>
              <w:left w:w="28" w:type="dxa"/>
              <w:right w:w="28" w:type="dxa"/>
            </w:tcMar>
            <w:vAlign w:val="center"/>
          </w:tcPr>
          <w:p w14:paraId="0E431B97" w14:textId="77777777" w:rsidR="0096245B" w:rsidRPr="00A1115A" w:rsidRDefault="0096245B" w:rsidP="007E2CA7">
            <w:pPr>
              <w:pStyle w:val="TAC"/>
              <w:keepNext w:val="0"/>
              <w:rPr>
                <w:rFonts w:eastAsia="Yu Mincho"/>
              </w:rPr>
            </w:pPr>
          </w:p>
        </w:tc>
        <w:tc>
          <w:tcPr>
            <w:tcW w:w="596" w:type="dxa"/>
            <w:tcMar>
              <w:left w:w="28" w:type="dxa"/>
              <w:right w:w="28" w:type="dxa"/>
            </w:tcMar>
          </w:tcPr>
          <w:p w14:paraId="3F862BCC" w14:textId="77777777" w:rsidR="0096245B" w:rsidRPr="00A1115A" w:rsidRDefault="0096245B" w:rsidP="007E2CA7">
            <w:pPr>
              <w:pStyle w:val="TAC"/>
              <w:keepNext w:val="0"/>
              <w:rPr>
                <w:rFonts w:eastAsia="Yu Mincho"/>
              </w:rPr>
            </w:pPr>
          </w:p>
        </w:tc>
        <w:tc>
          <w:tcPr>
            <w:tcW w:w="709" w:type="dxa"/>
            <w:shd w:val="clear" w:color="auto" w:fill="FFFF00"/>
          </w:tcPr>
          <w:p w14:paraId="194B16F1" w14:textId="77777777" w:rsidR="0096245B" w:rsidRPr="00A1115A" w:rsidRDefault="0096245B" w:rsidP="007E2CA7">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70BBC941"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6F24BB2C"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6F2D6ADC" w14:textId="77777777" w:rsidR="0096245B" w:rsidRPr="00A1115A" w:rsidRDefault="0096245B" w:rsidP="007E2CA7">
            <w:pPr>
              <w:pStyle w:val="TAC"/>
              <w:keepNext w:val="0"/>
              <w:rPr>
                <w:rFonts w:eastAsia="Yu Mincho"/>
              </w:rPr>
            </w:pPr>
          </w:p>
        </w:tc>
        <w:tc>
          <w:tcPr>
            <w:tcW w:w="595" w:type="dxa"/>
            <w:tcMar>
              <w:left w:w="28" w:type="dxa"/>
              <w:right w:w="28" w:type="dxa"/>
            </w:tcMar>
          </w:tcPr>
          <w:p w14:paraId="3C697F12"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363CA6D6" w14:textId="77777777" w:rsidR="0096245B" w:rsidRPr="00A1115A" w:rsidRDefault="0096245B" w:rsidP="007E2CA7">
            <w:pPr>
              <w:pStyle w:val="TAC"/>
              <w:keepNext w:val="0"/>
              <w:rPr>
                <w:rFonts w:eastAsia="Yu Mincho"/>
              </w:rPr>
            </w:pPr>
          </w:p>
        </w:tc>
        <w:tc>
          <w:tcPr>
            <w:tcW w:w="595" w:type="dxa"/>
            <w:tcMar>
              <w:left w:w="28" w:type="dxa"/>
              <w:right w:w="28" w:type="dxa"/>
            </w:tcMar>
          </w:tcPr>
          <w:p w14:paraId="4FD93CA7"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BF8B57F" w14:textId="77777777" w:rsidR="0096245B" w:rsidRPr="00A1115A" w:rsidRDefault="0096245B" w:rsidP="007E2CA7">
            <w:pPr>
              <w:pStyle w:val="TAC"/>
              <w:keepNext w:val="0"/>
              <w:rPr>
                <w:rFonts w:eastAsia="Yu Mincho"/>
              </w:rPr>
            </w:pPr>
          </w:p>
        </w:tc>
      </w:tr>
      <w:tr w:rsidR="0096245B" w:rsidRPr="00A1115A" w14:paraId="22081FA5" w14:textId="77777777" w:rsidTr="007E2CA7">
        <w:trPr>
          <w:jc w:val="center"/>
        </w:trPr>
        <w:tc>
          <w:tcPr>
            <w:tcW w:w="660" w:type="dxa"/>
            <w:gridSpan w:val="2"/>
            <w:vMerge/>
            <w:shd w:val="clear" w:color="auto" w:fill="auto"/>
            <w:tcMar>
              <w:left w:w="28" w:type="dxa"/>
              <w:right w:w="28" w:type="dxa"/>
            </w:tcMar>
            <w:vAlign w:val="center"/>
          </w:tcPr>
          <w:p w14:paraId="136F9BD4" w14:textId="77777777" w:rsidR="0096245B" w:rsidRPr="00A1115A" w:rsidRDefault="0096245B" w:rsidP="007E2CA7">
            <w:pPr>
              <w:pStyle w:val="TAC"/>
              <w:keepNext w:val="0"/>
              <w:rPr>
                <w:rFonts w:eastAsia="Yu Mincho"/>
              </w:rPr>
            </w:pPr>
          </w:p>
        </w:tc>
        <w:tc>
          <w:tcPr>
            <w:tcW w:w="582" w:type="dxa"/>
            <w:tcMar>
              <w:left w:w="28" w:type="dxa"/>
              <w:right w:w="28" w:type="dxa"/>
            </w:tcMar>
            <w:vAlign w:val="center"/>
          </w:tcPr>
          <w:p w14:paraId="3BB9C28C" w14:textId="77777777" w:rsidR="0096245B" w:rsidRPr="00A1115A" w:rsidRDefault="0096245B" w:rsidP="007E2CA7">
            <w:pPr>
              <w:pStyle w:val="TAC"/>
              <w:keepNext w:val="0"/>
              <w:rPr>
                <w:rFonts w:eastAsia="Yu Mincho"/>
              </w:rPr>
            </w:pPr>
            <w:r w:rsidRPr="00A1115A">
              <w:rPr>
                <w:rFonts w:eastAsia="Yu Mincho"/>
              </w:rPr>
              <w:t>30</w:t>
            </w:r>
          </w:p>
        </w:tc>
        <w:tc>
          <w:tcPr>
            <w:tcW w:w="595" w:type="dxa"/>
            <w:tcMar>
              <w:left w:w="28" w:type="dxa"/>
              <w:right w:w="28" w:type="dxa"/>
            </w:tcMar>
          </w:tcPr>
          <w:p w14:paraId="606946FB" w14:textId="77777777" w:rsidR="0096245B" w:rsidRPr="00A1115A" w:rsidRDefault="0096245B" w:rsidP="007E2CA7">
            <w:pPr>
              <w:pStyle w:val="TAC"/>
              <w:keepNext w:val="0"/>
              <w:rPr>
                <w:rFonts w:eastAsia="Yu Mincho"/>
              </w:rPr>
            </w:pPr>
          </w:p>
        </w:tc>
        <w:tc>
          <w:tcPr>
            <w:tcW w:w="596" w:type="dxa"/>
            <w:tcMar>
              <w:left w:w="28" w:type="dxa"/>
              <w:right w:w="28" w:type="dxa"/>
            </w:tcMar>
          </w:tcPr>
          <w:p w14:paraId="41D4E805" w14:textId="77777777" w:rsidR="0096245B" w:rsidRPr="00A1115A" w:rsidRDefault="0096245B" w:rsidP="007E2CA7">
            <w:pPr>
              <w:pStyle w:val="TAC"/>
              <w:keepNext w:val="0"/>
              <w:rPr>
                <w:rFonts w:eastAsia="Yu Mincho"/>
              </w:rPr>
            </w:pPr>
            <w:r w:rsidRPr="00A1115A">
              <w:rPr>
                <w:rFonts w:eastAsia="Yu Mincho"/>
              </w:rPr>
              <w:t>Yes</w:t>
            </w:r>
          </w:p>
        </w:tc>
        <w:tc>
          <w:tcPr>
            <w:tcW w:w="595" w:type="dxa"/>
            <w:tcMar>
              <w:left w:w="28" w:type="dxa"/>
              <w:right w:w="28" w:type="dxa"/>
            </w:tcMar>
            <w:vAlign w:val="center"/>
          </w:tcPr>
          <w:p w14:paraId="1FD5E3AE" w14:textId="77777777" w:rsidR="0096245B" w:rsidRPr="00A1115A" w:rsidRDefault="0096245B" w:rsidP="007E2CA7">
            <w:pPr>
              <w:pStyle w:val="TAC"/>
              <w:keepNext w:val="0"/>
              <w:rPr>
                <w:rFonts w:eastAsia="Yu Mincho"/>
              </w:rPr>
            </w:pPr>
            <w:r w:rsidRPr="00A1115A">
              <w:rPr>
                <w:rFonts w:eastAsia="Yu Mincho"/>
              </w:rPr>
              <w:t>Yes</w:t>
            </w:r>
          </w:p>
        </w:tc>
        <w:tc>
          <w:tcPr>
            <w:tcW w:w="596" w:type="dxa"/>
            <w:tcMar>
              <w:left w:w="28" w:type="dxa"/>
              <w:right w:w="28" w:type="dxa"/>
            </w:tcMar>
            <w:vAlign w:val="center"/>
          </w:tcPr>
          <w:p w14:paraId="6B8C5835" w14:textId="77777777" w:rsidR="0096245B" w:rsidRPr="00A1115A" w:rsidRDefault="0096245B" w:rsidP="007E2CA7">
            <w:pPr>
              <w:pStyle w:val="TAC"/>
              <w:keepNext w:val="0"/>
              <w:rPr>
                <w:rFonts w:eastAsia="Yu Mincho"/>
              </w:rPr>
            </w:pPr>
            <w:r w:rsidRPr="00A1115A">
              <w:rPr>
                <w:rFonts w:eastAsia="Yu Mincho"/>
              </w:rPr>
              <w:t>Yes</w:t>
            </w:r>
          </w:p>
        </w:tc>
        <w:tc>
          <w:tcPr>
            <w:tcW w:w="595" w:type="dxa"/>
            <w:tcMar>
              <w:left w:w="28" w:type="dxa"/>
              <w:right w:w="28" w:type="dxa"/>
            </w:tcMar>
            <w:vAlign w:val="center"/>
          </w:tcPr>
          <w:p w14:paraId="0220ECD5" w14:textId="77777777" w:rsidR="0096245B" w:rsidRPr="00A1115A" w:rsidRDefault="0096245B" w:rsidP="007E2CA7">
            <w:pPr>
              <w:pStyle w:val="TAC"/>
              <w:keepNext w:val="0"/>
              <w:rPr>
                <w:rFonts w:eastAsia="Yu Mincho"/>
              </w:rPr>
            </w:pPr>
          </w:p>
        </w:tc>
        <w:tc>
          <w:tcPr>
            <w:tcW w:w="596" w:type="dxa"/>
            <w:tcMar>
              <w:left w:w="28" w:type="dxa"/>
              <w:right w:w="28" w:type="dxa"/>
            </w:tcMar>
          </w:tcPr>
          <w:p w14:paraId="442A595B" w14:textId="77777777" w:rsidR="0096245B" w:rsidRPr="00A1115A" w:rsidRDefault="0096245B" w:rsidP="007E2CA7">
            <w:pPr>
              <w:pStyle w:val="TAC"/>
              <w:keepNext w:val="0"/>
              <w:rPr>
                <w:rFonts w:eastAsia="Yu Mincho"/>
              </w:rPr>
            </w:pPr>
          </w:p>
        </w:tc>
        <w:tc>
          <w:tcPr>
            <w:tcW w:w="709" w:type="dxa"/>
            <w:shd w:val="clear" w:color="auto" w:fill="FFFF00"/>
          </w:tcPr>
          <w:p w14:paraId="27B2D7D2" w14:textId="77777777" w:rsidR="0096245B" w:rsidRPr="00A1115A" w:rsidRDefault="0096245B" w:rsidP="007E2CA7">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130E6304"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29F94E1F"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C36C18B" w14:textId="77777777" w:rsidR="0096245B" w:rsidRPr="00A1115A" w:rsidRDefault="0096245B" w:rsidP="007E2CA7">
            <w:pPr>
              <w:pStyle w:val="TAC"/>
              <w:keepNext w:val="0"/>
              <w:rPr>
                <w:rFonts w:eastAsia="Yu Mincho"/>
              </w:rPr>
            </w:pPr>
          </w:p>
        </w:tc>
        <w:tc>
          <w:tcPr>
            <w:tcW w:w="595" w:type="dxa"/>
            <w:tcMar>
              <w:left w:w="28" w:type="dxa"/>
              <w:right w:w="28" w:type="dxa"/>
            </w:tcMar>
          </w:tcPr>
          <w:p w14:paraId="3BABD9DF"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4AD21AD3" w14:textId="77777777" w:rsidR="0096245B" w:rsidRPr="00A1115A" w:rsidRDefault="0096245B" w:rsidP="007E2CA7">
            <w:pPr>
              <w:pStyle w:val="TAC"/>
              <w:keepNext w:val="0"/>
              <w:rPr>
                <w:rFonts w:eastAsia="Yu Mincho"/>
              </w:rPr>
            </w:pPr>
          </w:p>
        </w:tc>
        <w:tc>
          <w:tcPr>
            <w:tcW w:w="595" w:type="dxa"/>
            <w:tcMar>
              <w:left w:w="28" w:type="dxa"/>
              <w:right w:w="28" w:type="dxa"/>
            </w:tcMar>
          </w:tcPr>
          <w:p w14:paraId="795BF02F"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571A2B9E" w14:textId="77777777" w:rsidR="0096245B" w:rsidRPr="00A1115A" w:rsidRDefault="0096245B" w:rsidP="007E2CA7">
            <w:pPr>
              <w:pStyle w:val="TAC"/>
              <w:keepNext w:val="0"/>
              <w:rPr>
                <w:rFonts w:eastAsia="Yu Mincho"/>
              </w:rPr>
            </w:pPr>
          </w:p>
        </w:tc>
      </w:tr>
      <w:tr w:rsidR="0096245B" w:rsidRPr="00A1115A" w14:paraId="7E8809C8" w14:textId="77777777" w:rsidTr="007E2CA7">
        <w:trPr>
          <w:jc w:val="center"/>
        </w:trPr>
        <w:tc>
          <w:tcPr>
            <w:tcW w:w="660" w:type="dxa"/>
            <w:gridSpan w:val="2"/>
            <w:vMerge/>
            <w:tcBorders>
              <w:bottom w:val="single" w:sz="4" w:space="0" w:color="auto"/>
            </w:tcBorders>
            <w:shd w:val="clear" w:color="auto" w:fill="auto"/>
            <w:tcMar>
              <w:left w:w="28" w:type="dxa"/>
              <w:right w:w="28" w:type="dxa"/>
            </w:tcMar>
            <w:vAlign w:val="center"/>
          </w:tcPr>
          <w:p w14:paraId="2CB2CF37" w14:textId="77777777" w:rsidR="0096245B" w:rsidRPr="00A1115A" w:rsidRDefault="0096245B" w:rsidP="007E2CA7">
            <w:pPr>
              <w:pStyle w:val="TAC"/>
              <w:keepNext w:val="0"/>
              <w:rPr>
                <w:rFonts w:eastAsia="Yu Mincho"/>
              </w:rPr>
            </w:pPr>
          </w:p>
        </w:tc>
        <w:tc>
          <w:tcPr>
            <w:tcW w:w="582" w:type="dxa"/>
            <w:tcMar>
              <w:left w:w="28" w:type="dxa"/>
              <w:right w:w="28" w:type="dxa"/>
            </w:tcMar>
            <w:vAlign w:val="center"/>
          </w:tcPr>
          <w:p w14:paraId="62C43563" w14:textId="77777777" w:rsidR="0096245B" w:rsidRPr="00A1115A" w:rsidRDefault="0096245B" w:rsidP="007E2CA7">
            <w:pPr>
              <w:pStyle w:val="TAC"/>
              <w:keepNext w:val="0"/>
              <w:rPr>
                <w:rFonts w:eastAsia="Yu Mincho"/>
              </w:rPr>
            </w:pPr>
            <w:r w:rsidRPr="00A1115A">
              <w:rPr>
                <w:rFonts w:eastAsia="Yu Mincho"/>
              </w:rPr>
              <w:t>60</w:t>
            </w:r>
          </w:p>
        </w:tc>
        <w:tc>
          <w:tcPr>
            <w:tcW w:w="595" w:type="dxa"/>
            <w:tcMar>
              <w:left w:w="28" w:type="dxa"/>
              <w:right w:w="28" w:type="dxa"/>
            </w:tcMar>
          </w:tcPr>
          <w:p w14:paraId="1C4110F3"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07340908"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724B27B5"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483F469C"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3E84B241" w14:textId="77777777" w:rsidR="0096245B" w:rsidRPr="00A1115A" w:rsidRDefault="0096245B" w:rsidP="007E2CA7">
            <w:pPr>
              <w:pStyle w:val="TAC"/>
              <w:keepNext w:val="0"/>
              <w:rPr>
                <w:rFonts w:eastAsia="Yu Mincho"/>
              </w:rPr>
            </w:pPr>
          </w:p>
        </w:tc>
        <w:tc>
          <w:tcPr>
            <w:tcW w:w="596" w:type="dxa"/>
            <w:tcMar>
              <w:left w:w="28" w:type="dxa"/>
              <w:right w:w="28" w:type="dxa"/>
            </w:tcMar>
          </w:tcPr>
          <w:p w14:paraId="03B72A74" w14:textId="77777777" w:rsidR="0096245B" w:rsidRPr="00A1115A" w:rsidRDefault="0096245B" w:rsidP="007E2CA7">
            <w:pPr>
              <w:pStyle w:val="TAC"/>
              <w:keepNext w:val="0"/>
              <w:rPr>
                <w:rFonts w:eastAsia="Yu Mincho"/>
              </w:rPr>
            </w:pPr>
          </w:p>
        </w:tc>
        <w:tc>
          <w:tcPr>
            <w:tcW w:w="709" w:type="dxa"/>
          </w:tcPr>
          <w:p w14:paraId="24E45884" w14:textId="77777777" w:rsidR="0096245B" w:rsidRPr="00A1115A" w:rsidRDefault="0096245B" w:rsidP="007E2CA7">
            <w:pPr>
              <w:pStyle w:val="TAC"/>
              <w:keepNext w:val="0"/>
              <w:rPr>
                <w:rFonts w:eastAsia="Yu Mincho"/>
              </w:rPr>
            </w:pPr>
          </w:p>
        </w:tc>
        <w:tc>
          <w:tcPr>
            <w:tcW w:w="482" w:type="dxa"/>
            <w:tcMar>
              <w:left w:w="28" w:type="dxa"/>
              <w:right w:w="28" w:type="dxa"/>
            </w:tcMar>
            <w:vAlign w:val="center"/>
          </w:tcPr>
          <w:p w14:paraId="67249884" w14:textId="77777777" w:rsidR="0096245B" w:rsidRPr="00A1115A" w:rsidRDefault="0096245B" w:rsidP="007E2CA7">
            <w:pPr>
              <w:pStyle w:val="TAC"/>
              <w:keepNext w:val="0"/>
              <w:rPr>
                <w:rFonts w:eastAsia="Yu Mincho"/>
              </w:rPr>
            </w:pPr>
          </w:p>
        </w:tc>
        <w:tc>
          <w:tcPr>
            <w:tcW w:w="595" w:type="dxa"/>
            <w:tcMar>
              <w:left w:w="28" w:type="dxa"/>
              <w:right w:w="28" w:type="dxa"/>
            </w:tcMar>
            <w:vAlign w:val="center"/>
          </w:tcPr>
          <w:p w14:paraId="01FBF49F"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39E4241F" w14:textId="77777777" w:rsidR="0096245B" w:rsidRPr="00A1115A" w:rsidRDefault="0096245B" w:rsidP="007E2CA7">
            <w:pPr>
              <w:pStyle w:val="TAC"/>
              <w:keepNext w:val="0"/>
              <w:rPr>
                <w:rFonts w:eastAsia="Yu Mincho"/>
              </w:rPr>
            </w:pPr>
          </w:p>
        </w:tc>
        <w:tc>
          <w:tcPr>
            <w:tcW w:w="595" w:type="dxa"/>
            <w:tcMar>
              <w:left w:w="28" w:type="dxa"/>
              <w:right w:w="28" w:type="dxa"/>
            </w:tcMar>
          </w:tcPr>
          <w:p w14:paraId="004A8120"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45485429" w14:textId="77777777" w:rsidR="0096245B" w:rsidRPr="00A1115A" w:rsidRDefault="0096245B" w:rsidP="007E2CA7">
            <w:pPr>
              <w:pStyle w:val="TAC"/>
              <w:keepNext w:val="0"/>
              <w:rPr>
                <w:rFonts w:eastAsia="Yu Mincho"/>
              </w:rPr>
            </w:pPr>
          </w:p>
        </w:tc>
        <w:tc>
          <w:tcPr>
            <w:tcW w:w="595" w:type="dxa"/>
            <w:tcMar>
              <w:left w:w="28" w:type="dxa"/>
              <w:right w:w="28" w:type="dxa"/>
            </w:tcMar>
          </w:tcPr>
          <w:p w14:paraId="02D170D5" w14:textId="77777777" w:rsidR="0096245B" w:rsidRPr="00A1115A" w:rsidRDefault="0096245B" w:rsidP="007E2CA7">
            <w:pPr>
              <w:pStyle w:val="TAC"/>
              <w:keepNext w:val="0"/>
              <w:rPr>
                <w:rFonts w:eastAsia="Yu Mincho"/>
              </w:rPr>
            </w:pPr>
          </w:p>
        </w:tc>
        <w:tc>
          <w:tcPr>
            <w:tcW w:w="596" w:type="dxa"/>
            <w:tcMar>
              <w:left w:w="28" w:type="dxa"/>
              <w:right w:w="28" w:type="dxa"/>
            </w:tcMar>
            <w:vAlign w:val="center"/>
          </w:tcPr>
          <w:p w14:paraId="37E24544" w14:textId="77777777" w:rsidR="0096245B" w:rsidRPr="00A1115A" w:rsidRDefault="0096245B" w:rsidP="007E2CA7">
            <w:pPr>
              <w:pStyle w:val="TAC"/>
              <w:keepNext w:val="0"/>
              <w:rPr>
                <w:rFonts w:eastAsia="Yu Mincho"/>
              </w:rPr>
            </w:pPr>
          </w:p>
        </w:tc>
      </w:tr>
      <w:tr w:rsidR="0096245B" w:rsidRPr="00A1115A" w14:paraId="020C8C0A" w14:textId="77777777" w:rsidTr="007E2CA7">
        <w:trPr>
          <w:jc w:val="center"/>
        </w:trPr>
        <w:tc>
          <w:tcPr>
            <w:tcW w:w="567" w:type="dxa"/>
          </w:tcPr>
          <w:p w14:paraId="43EC4AD2" w14:textId="77777777" w:rsidR="0096245B" w:rsidRPr="00A1115A" w:rsidRDefault="0096245B" w:rsidP="007E2CA7">
            <w:pPr>
              <w:pStyle w:val="TAN"/>
              <w:rPr>
                <w:lang w:eastAsia="ko-KR"/>
              </w:rPr>
            </w:pPr>
          </w:p>
        </w:tc>
        <w:tc>
          <w:tcPr>
            <w:tcW w:w="9012" w:type="dxa"/>
            <w:gridSpan w:val="16"/>
            <w:tcMar>
              <w:left w:w="28" w:type="dxa"/>
              <w:right w:w="28" w:type="dxa"/>
            </w:tcMar>
          </w:tcPr>
          <w:p w14:paraId="5AFF3C38" w14:textId="77777777" w:rsidR="0096245B" w:rsidRPr="00A1115A" w:rsidRDefault="0096245B" w:rsidP="007E2CA7">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CB619B2" w14:textId="77777777" w:rsidR="0096245B" w:rsidRPr="00A1115A" w:rsidRDefault="0096245B" w:rsidP="007E2CA7">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410483FA" w14:textId="77777777" w:rsidR="0096245B" w:rsidRPr="00A1115A" w:rsidRDefault="0096245B" w:rsidP="007E2CA7">
            <w:pPr>
              <w:pStyle w:val="TAN"/>
              <w:rPr>
                <w:rFonts w:eastAsia="Yu Mincho"/>
              </w:rPr>
            </w:pPr>
            <w:r w:rsidRPr="00A1115A">
              <w:rPr>
                <w:rFonts w:eastAsia="Yu Mincho"/>
              </w:rPr>
              <w:t>NOTE 3:</w:t>
            </w:r>
            <w:r w:rsidRPr="00A1115A">
              <w:rPr>
                <w:rFonts w:eastAsia="Yu Mincho"/>
              </w:rPr>
              <w:tab/>
              <w:t>This UE channel bandwidth is applicable only to downlink.</w:t>
            </w:r>
          </w:p>
          <w:p w14:paraId="6547DE24" w14:textId="77777777" w:rsidR="0096245B" w:rsidRPr="00A1115A" w:rsidRDefault="0096245B" w:rsidP="007E2CA7">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122007E" w14:textId="77777777" w:rsidR="0096245B" w:rsidRPr="00A1115A" w:rsidRDefault="0096245B" w:rsidP="007E2CA7">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079AD73" w14:textId="77777777" w:rsidR="0096245B" w:rsidRPr="00A1115A" w:rsidRDefault="0096245B" w:rsidP="007E2CA7">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7000027" w14:textId="77777777" w:rsidR="0096245B" w:rsidRPr="00A1115A" w:rsidRDefault="0096245B" w:rsidP="007E2CA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61296D0" w14:textId="77777777" w:rsidR="0096245B" w:rsidRPr="00A1115A" w:rsidRDefault="0096245B" w:rsidP="007E2CA7">
            <w:pPr>
              <w:pStyle w:val="TAN"/>
              <w:rPr>
                <w:rFonts w:eastAsia="Yu Mincho"/>
              </w:rPr>
            </w:pPr>
            <w:r w:rsidRPr="00A1115A">
              <w:rPr>
                <w:rFonts w:eastAsia="Yu Mincho"/>
              </w:rPr>
              <w:t>NOTE 8:</w:t>
            </w:r>
            <w:r w:rsidRPr="00A1115A">
              <w:rPr>
                <w:rFonts w:eastAsia="Yu Mincho"/>
              </w:rPr>
              <w:tab/>
              <w:t>This UE channel bandwidth is applicable only to uplink.</w:t>
            </w:r>
          </w:p>
          <w:p w14:paraId="62305758" w14:textId="77777777" w:rsidR="0096245B" w:rsidRPr="00A1115A" w:rsidRDefault="0096245B" w:rsidP="007E2CA7">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393A421" w14:textId="77777777" w:rsidR="0096245B" w:rsidRPr="00A1115A" w:rsidRDefault="0096245B" w:rsidP="007E2CA7">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36650D76" w14:textId="77777777" w:rsidR="0096245B" w:rsidRDefault="0096245B" w:rsidP="0096245B">
      <w:pPr>
        <w:pStyle w:val="Caption"/>
        <w:jc w:val="center"/>
      </w:pPr>
    </w:p>
    <w:p w14:paraId="5DC239B1" w14:textId="77777777" w:rsidR="0096245B" w:rsidRPr="00A1115A" w:rsidRDefault="0096245B" w:rsidP="0096245B">
      <w:pPr>
        <w:pStyle w:val="Caption"/>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966E99">
        <w:rPr>
          <w:b w:val="0"/>
        </w:rPr>
        <w:t>Proposal</w:t>
      </w:r>
      <w:r>
        <w:rPr>
          <w:b w:val="0"/>
        </w:rPr>
        <w:t xml:space="preserve"> “</w:t>
      </w:r>
      <w:r w:rsidRPr="00966E99">
        <w:rPr>
          <w:b w:val="0"/>
        </w:rPr>
        <w:t>Table 5.3.6-1</w:t>
      </w:r>
      <w:r>
        <w:t xml:space="preserve"> </w:t>
      </w:r>
      <w:r w:rsidRPr="00044A2D">
        <w:rPr>
          <w:b w:val="0"/>
        </w:rPr>
        <w:t>FDD asymmetric UL and DL channel bandwidth combinations</w:t>
      </w:r>
      <w:r>
        <w:rPr>
          <w:b w:val="0"/>
        </w:rPr>
        <w:t xml:space="preserve">” for n8 and n71.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96245B" w:rsidRPr="00A1115A" w14:paraId="0EE46EC2" w14:textId="77777777" w:rsidTr="007E2CA7">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F2C1343" w14:textId="77777777" w:rsidR="0096245B" w:rsidRPr="00A1115A" w:rsidRDefault="0096245B" w:rsidP="007E2CA7">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8EBFAFB" w14:textId="77777777" w:rsidR="0096245B" w:rsidRPr="00A1115A" w:rsidRDefault="0096245B" w:rsidP="007E2CA7">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00862F2" w14:textId="77777777" w:rsidR="0096245B" w:rsidRPr="00A1115A" w:rsidRDefault="0096245B" w:rsidP="007E2CA7">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CC8D01C" w14:textId="77777777" w:rsidR="0096245B" w:rsidRPr="00A1115A" w:rsidRDefault="0096245B" w:rsidP="007E2CA7">
            <w:pPr>
              <w:pStyle w:val="TAH"/>
              <w:rPr>
                <w:lang w:val="en-US"/>
              </w:rPr>
            </w:pPr>
            <w:r w:rsidRPr="00A1115A">
              <w:rPr>
                <w:bCs/>
                <w:lang w:val="en-US"/>
              </w:rPr>
              <w:t>Asymmetric channel bandwidth combination set</w:t>
            </w:r>
          </w:p>
        </w:tc>
      </w:tr>
      <w:tr w:rsidR="0096245B" w:rsidRPr="00A1115A" w14:paraId="739D262E" w14:textId="77777777" w:rsidTr="007E2CA7">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6C79BEDF" w14:textId="77777777" w:rsidR="0096245B" w:rsidRPr="00A1115A" w:rsidRDefault="0096245B" w:rsidP="007E2CA7">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59C6C46" w14:textId="77777777" w:rsidR="0096245B" w:rsidRPr="00A1115A" w:rsidRDefault="0096245B" w:rsidP="007E2CA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F26544" w14:textId="77777777" w:rsidR="0096245B" w:rsidRPr="00A1115A" w:rsidRDefault="0096245B" w:rsidP="007E2CA7">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FFFF00"/>
          </w:tcPr>
          <w:p w14:paraId="6A239F24" w14:textId="77777777" w:rsidR="0096245B" w:rsidRPr="00A1115A" w:rsidRDefault="0096245B" w:rsidP="007E2CA7">
            <w:pPr>
              <w:pStyle w:val="TAC"/>
              <w:rPr>
                <w:lang w:val="en-US" w:eastAsia="zh-CN"/>
              </w:rPr>
            </w:pPr>
            <w:r>
              <w:rPr>
                <w:lang w:val="en-US" w:eastAsia="zh-CN"/>
              </w:rPr>
              <w:t>0</w:t>
            </w:r>
          </w:p>
        </w:tc>
      </w:tr>
      <w:tr w:rsidR="0096245B" w:rsidRPr="00A1115A" w14:paraId="020ED895" w14:textId="77777777" w:rsidTr="0096245B">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6ECEA772" w14:textId="77777777" w:rsidR="0096245B" w:rsidRDefault="0096245B" w:rsidP="007E2CA7">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FAC09F" w14:textId="77777777" w:rsidR="0096245B" w:rsidRDefault="0096245B" w:rsidP="007E2CA7">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BC3F26" w14:textId="77777777" w:rsidR="0096245B" w:rsidRDefault="0096245B" w:rsidP="007E2CA7">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auto"/>
            <w:vAlign w:val="center"/>
          </w:tcPr>
          <w:p w14:paraId="4ECF4ECC" w14:textId="77777777" w:rsidR="0096245B" w:rsidRDefault="0096245B" w:rsidP="0096245B">
            <w:pPr>
              <w:pStyle w:val="TAC"/>
              <w:rPr>
                <w:lang w:val="en-US" w:eastAsia="zh-CN"/>
              </w:rPr>
            </w:pPr>
            <w:r>
              <w:rPr>
                <w:lang w:val="en-US" w:eastAsia="zh-CN"/>
              </w:rPr>
              <w:t>0</w:t>
            </w:r>
          </w:p>
        </w:tc>
      </w:tr>
      <w:tr w:rsidR="0096245B" w:rsidRPr="00A1115A" w14:paraId="48B1E126" w14:textId="77777777" w:rsidTr="007E2CA7">
        <w:trPr>
          <w:jc w:val="center"/>
        </w:trPr>
        <w:tc>
          <w:tcPr>
            <w:tcW w:w="1278" w:type="dxa"/>
            <w:vMerge/>
            <w:tcBorders>
              <w:left w:val="single" w:sz="4" w:space="0" w:color="auto"/>
              <w:right w:val="single" w:sz="4" w:space="0" w:color="auto"/>
            </w:tcBorders>
            <w:shd w:val="clear" w:color="auto" w:fill="auto"/>
            <w:vAlign w:val="center"/>
          </w:tcPr>
          <w:p w14:paraId="0E9771E5" w14:textId="77777777" w:rsidR="0096245B" w:rsidRDefault="0096245B" w:rsidP="007E2CA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2F926A6" w14:textId="77777777" w:rsidR="0096245B" w:rsidRDefault="0096245B" w:rsidP="007E2CA7">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4C9197" w14:textId="77777777" w:rsidR="0096245B" w:rsidRDefault="0096245B" w:rsidP="007E2CA7">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auto"/>
          </w:tcPr>
          <w:p w14:paraId="1379F4D2" w14:textId="77777777" w:rsidR="0096245B" w:rsidRDefault="0096245B" w:rsidP="007E2CA7">
            <w:pPr>
              <w:pStyle w:val="TAC"/>
              <w:rPr>
                <w:lang w:val="en-US" w:eastAsia="zh-CN"/>
              </w:rPr>
            </w:pPr>
          </w:p>
        </w:tc>
      </w:tr>
      <w:tr w:rsidR="0096245B" w:rsidRPr="00A1115A" w14:paraId="44BB2983" w14:textId="77777777" w:rsidTr="007E2CA7">
        <w:trPr>
          <w:jc w:val="center"/>
        </w:trPr>
        <w:tc>
          <w:tcPr>
            <w:tcW w:w="1278" w:type="dxa"/>
            <w:vMerge/>
            <w:tcBorders>
              <w:left w:val="single" w:sz="4" w:space="0" w:color="auto"/>
              <w:right w:val="single" w:sz="4" w:space="0" w:color="auto"/>
            </w:tcBorders>
            <w:shd w:val="clear" w:color="auto" w:fill="auto"/>
            <w:vAlign w:val="center"/>
          </w:tcPr>
          <w:p w14:paraId="6B1745DE" w14:textId="77777777" w:rsidR="0096245B" w:rsidRDefault="0096245B" w:rsidP="007E2CA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E05865" w14:textId="77777777" w:rsidR="0096245B" w:rsidRDefault="0096245B" w:rsidP="007E2CA7">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AC198C" w14:textId="77777777" w:rsidR="0096245B" w:rsidRDefault="0096245B" w:rsidP="007E2CA7">
            <w:pPr>
              <w:pStyle w:val="TAC"/>
              <w:rPr>
                <w:lang w:val="en-US" w:eastAsia="zh-CN"/>
              </w:rPr>
            </w:pPr>
            <w:r>
              <w:rPr>
                <w:lang w:val="en-US" w:eastAsia="zh-CN"/>
              </w:rPr>
              <w:t>20</w:t>
            </w:r>
          </w:p>
        </w:tc>
        <w:tc>
          <w:tcPr>
            <w:tcW w:w="1890" w:type="dxa"/>
            <w:vMerge/>
            <w:tcBorders>
              <w:left w:val="single" w:sz="4" w:space="0" w:color="auto"/>
              <w:bottom w:val="nil"/>
              <w:right w:val="single" w:sz="4" w:space="0" w:color="auto"/>
            </w:tcBorders>
            <w:shd w:val="clear" w:color="auto" w:fill="auto"/>
          </w:tcPr>
          <w:p w14:paraId="405CD744" w14:textId="77777777" w:rsidR="0096245B" w:rsidRDefault="0096245B" w:rsidP="007E2CA7">
            <w:pPr>
              <w:pStyle w:val="TAC"/>
              <w:rPr>
                <w:lang w:val="en-US" w:eastAsia="zh-CN"/>
              </w:rPr>
            </w:pPr>
          </w:p>
        </w:tc>
      </w:tr>
      <w:tr w:rsidR="0096245B" w:rsidRPr="00A1115A" w14:paraId="3AD5A4BB" w14:textId="77777777" w:rsidTr="007E2CA7">
        <w:trPr>
          <w:jc w:val="center"/>
        </w:trPr>
        <w:tc>
          <w:tcPr>
            <w:tcW w:w="1278" w:type="dxa"/>
            <w:vMerge/>
            <w:tcBorders>
              <w:left w:val="single" w:sz="4" w:space="0" w:color="auto"/>
              <w:right w:val="single" w:sz="4" w:space="0" w:color="auto"/>
            </w:tcBorders>
            <w:shd w:val="clear" w:color="auto" w:fill="FFFF00"/>
            <w:vAlign w:val="center"/>
          </w:tcPr>
          <w:p w14:paraId="5B347050" w14:textId="77777777" w:rsidR="0096245B" w:rsidRDefault="0096245B" w:rsidP="007E2CA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05C59238" w14:textId="77777777" w:rsidR="0096245B" w:rsidRDefault="0096245B" w:rsidP="007E2CA7">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872A11" w14:textId="77777777" w:rsidR="0096245B" w:rsidRDefault="0096245B" w:rsidP="007E2CA7">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FFFF00"/>
            <w:vAlign w:val="center"/>
          </w:tcPr>
          <w:p w14:paraId="676578BC" w14:textId="77777777" w:rsidR="0096245B" w:rsidRDefault="0096245B" w:rsidP="007E2CA7">
            <w:pPr>
              <w:pStyle w:val="TAC"/>
              <w:rPr>
                <w:lang w:val="en-US" w:eastAsia="zh-CN"/>
              </w:rPr>
            </w:pPr>
            <w:r>
              <w:rPr>
                <w:lang w:val="en-US" w:eastAsia="zh-CN"/>
              </w:rPr>
              <w:t>1</w:t>
            </w:r>
          </w:p>
        </w:tc>
      </w:tr>
      <w:tr w:rsidR="0096245B" w:rsidRPr="00A1115A" w14:paraId="77320F3F" w14:textId="77777777" w:rsidTr="007E2CA7">
        <w:trPr>
          <w:jc w:val="center"/>
        </w:trPr>
        <w:tc>
          <w:tcPr>
            <w:tcW w:w="1278" w:type="dxa"/>
            <w:vMerge/>
            <w:tcBorders>
              <w:left w:val="single" w:sz="4" w:space="0" w:color="auto"/>
              <w:right w:val="single" w:sz="4" w:space="0" w:color="auto"/>
            </w:tcBorders>
            <w:shd w:val="clear" w:color="auto" w:fill="FFFF00"/>
            <w:vAlign w:val="center"/>
          </w:tcPr>
          <w:p w14:paraId="311D6B02" w14:textId="77777777" w:rsidR="0096245B" w:rsidRDefault="0096245B" w:rsidP="007E2CA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509EF3BB" w14:textId="77777777" w:rsidR="0096245B" w:rsidRDefault="0096245B" w:rsidP="007E2CA7">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F93C20" w14:textId="77777777" w:rsidR="0096245B" w:rsidRDefault="0096245B" w:rsidP="007E2CA7">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FFFF00"/>
          </w:tcPr>
          <w:p w14:paraId="008486BF" w14:textId="77777777" w:rsidR="0096245B" w:rsidRDefault="0096245B" w:rsidP="007E2CA7">
            <w:pPr>
              <w:pStyle w:val="TAC"/>
              <w:rPr>
                <w:lang w:val="en-US" w:eastAsia="zh-CN"/>
              </w:rPr>
            </w:pPr>
          </w:p>
        </w:tc>
      </w:tr>
      <w:tr w:rsidR="0096245B" w:rsidRPr="00A1115A" w14:paraId="6B198654" w14:textId="77777777" w:rsidTr="007E2CA7">
        <w:trPr>
          <w:jc w:val="center"/>
        </w:trPr>
        <w:tc>
          <w:tcPr>
            <w:tcW w:w="1278" w:type="dxa"/>
            <w:vMerge/>
            <w:tcBorders>
              <w:left w:val="single" w:sz="4" w:space="0" w:color="auto"/>
              <w:right w:val="single" w:sz="4" w:space="0" w:color="auto"/>
            </w:tcBorders>
            <w:shd w:val="clear" w:color="auto" w:fill="FFFF00"/>
            <w:vAlign w:val="center"/>
          </w:tcPr>
          <w:p w14:paraId="567FD720" w14:textId="77777777" w:rsidR="0096245B" w:rsidRDefault="0096245B" w:rsidP="007E2CA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016CD9F2" w14:textId="77777777" w:rsidR="0096245B" w:rsidRDefault="0096245B" w:rsidP="007E2CA7">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F1BAEE" w14:textId="77777777" w:rsidR="0096245B" w:rsidRDefault="0096245B" w:rsidP="007E2CA7">
            <w:pPr>
              <w:pStyle w:val="TAC"/>
              <w:rPr>
                <w:lang w:val="en-US" w:eastAsia="zh-CN"/>
              </w:rPr>
            </w:pPr>
            <w:r>
              <w:rPr>
                <w:lang w:val="en-US" w:eastAsia="zh-CN"/>
              </w:rPr>
              <w:t>20</w:t>
            </w:r>
          </w:p>
        </w:tc>
        <w:tc>
          <w:tcPr>
            <w:tcW w:w="1890" w:type="dxa"/>
            <w:vMerge/>
            <w:tcBorders>
              <w:left w:val="single" w:sz="4" w:space="0" w:color="auto"/>
              <w:right w:val="single" w:sz="4" w:space="0" w:color="auto"/>
            </w:tcBorders>
            <w:shd w:val="clear" w:color="auto" w:fill="FFFF00"/>
          </w:tcPr>
          <w:p w14:paraId="1F9D2823" w14:textId="77777777" w:rsidR="0096245B" w:rsidRDefault="0096245B" w:rsidP="007E2CA7">
            <w:pPr>
              <w:pStyle w:val="TAC"/>
              <w:rPr>
                <w:lang w:val="en-US" w:eastAsia="zh-CN"/>
              </w:rPr>
            </w:pPr>
          </w:p>
        </w:tc>
      </w:tr>
      <w:tr w:rsidR="0096245B" w:rsidRPr="00A1115A" w14:paraId="08B2674A" w14:textId="77777777" w:rsidTr="007E2CA7">
        <w:trPr>
          <w:jc w:val="center"/>
        </w:trPr>
        <w:tc>
          <w:tcPr>
            <w:tcW w:w="1278" w:type="dxa"/>
            <w:vMerge/>
            <w:tcBorders>
              <w:left w:val="single" w:sz="4" w:space="0" w:color="auto"/>
              <w:bottom w:val="nil"/>
              <w:right w:val="single" w:sz="4" w:space="0" w:color="auto"/>
            </w:tcBorders>
            <w:shd w:val="clear" w:color="auto" w:fill="FFFF00"/>
            <w:vAlign w:val="center"/>
          </w:tcPr>
          <w:p w14:paraId="4D432685" w14:textId="77777777" w:rsidR="0096245B" w:rsidRDefault="0096245B" w:rsidP="007E2CA7">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2429ACA3" w14:textId="77777777" w:rsidR="0096245B" w:rsidRDefault="0096245B" w:rsidP="007E2CA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D0A767" w14:textId="77777777" w:rsidR="0096245B" w:rsidRDefault="0096245B" w:rsidP="007E2CA7">
            <w:pPr>
              <w:pStyle w:val="TAC"/>
              <w:rPr>
                <w:lang w:val="en-US" w:eastAsia="zh-CN"/>
              </w:rPr>
            </w:pPr>
            <w:r>
              <w:rPr>
                <w:lang w:val="en-US" w:eastAsia="zh-CN"/>
              </w:rPr>
              <w:t>35</w:t>
            </w:r>
          </w:p>
        </w:tc>
        <w:tc>
          <w:tcPr>
            <w:tcW w:w="1890" w:type="dxa"/>
            <w:vMerge/>
            <w:tcBorders>
              <w:left w:val="single" w:sz="4" w:space="0" w:color="auto"/>
              <w:bottom w:val="nil"/>
              <w:right w:val="single" w:sz="4" w:space="0" w:color="auto"/>
            </w:tcBorders>
            <w:shd w:val="clear" w:color="auto" w:fill="FFFF00"/>
          </w:tcPr>
          <w:p w14:paraId="78B3117A" w14:textId="77777777" w:rsidR="0096245B" w:rsidRDefault="0096245B" w:rsidP="007E2CA7">
            <w:pPr>
              <w:pStyle w:val="TAC"/>
              <w:rPr>
                <w:lang w:val="en-US" w:eastAsia="zh-CN"/>
              </w:rPr>
            </w:pPr>
          </w:p>
        </w:tc>
      </w:tr>
      <w:tr w:rsidR="0096245B" w:rsidRPr="00A1115A" w14:paraId="5F7109BA" w14:textId="77777777" w:rsidTr="007E2CA7">
        <w:trPr>
          <w:jc w:val="center"/>
        </w:trPr>
        <w:tc>
          <w:tcPr>
            <w:tcW w:w="6934" w:type="dxa"/>
            <w:gridSpan w:val="4"/>
            <w:tcBorders>
              <w:left w:val="single" w:sz="4" w:space="0" w:color="auto"/>
              <w:bottom w:val="single" w:sz="4" w:space="0" w:color="auto"/>
              <w:right w:val="single" w:sz="4" w:space="0" w:color="auto"/>
            </w:tcBorders>
            <w:vAlign w:val="center"/>
          </w:tcPr>
          <w:p w14:paraId="3F314000" w14:textId="77777777" w:rsidR="0096245B" w:rsidRPr="00A1115A" w:rsidRDefault="0096245B" w:rsidP="007E2CA7">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5B19C619" w14:textId="2F4D989C" w:rsidR="00D42E66" w:rsidRDefault="00D42E66" w:rsidP="00D42E66">
      <w:pPr>
        <w:jc w:val="both"/>
        <w:rPr>
          <w:rFonts w:eastAsia="SimSun"/>
          <w:szCs w:val="22"/>
          <w:lang w:eastAsia="zh-CN"/>
        </w:rPr>
      </w:pPr>
    </w:p>
    <w:p w14:paraId="4EE46FF6" w14:textId="37B7965E" w:rsidR="00D42E66" w:rsidRDefault="00D42E66" w:rsidP="00D42E66">
      <w:pPr>
        <w:jc w:val="both"/>
      </w:pPr>
      <w:r>
        <w:rPr>
          <w:rFonts w:eastAsia="SimSun"/>
          <w:szCs w:val="22"/>
          <w:lang w:eastAsia="zh-CN"/>
        </w:rPr>
        <w:t xml:space="preserve">To remove any contradictory interpretation of parameter </w:t>
      </w:r>
      <w:r w:rsidRPr="00A1115A">
        <w:t>ΔF</w:t>
      </w:r>
      <w:r w:rsidRPr="00A1115A">
        <w:rPr>
          <w:vertAlign w:val="subscript"/>
        </w:rPr>
        <w:t>TX-RX</w:t>
      </w:r>
      <w:r>
        <w:rPr>
          <w:vertAlign w:val="subscript"/>
        </w:rPr>
        <w:t xml:space="preserve"> </w:t>
      </w:r>
      <w:r>
        <w:t>specifications and proposed UL carrier frequency configuration, we propose the following change:</w:t>
      </w:r>
    </w:p>
    <w:p w14:paraId="2E93E072" w14:textId="77777777" w:rsidR="0096245B" w:rsidRPr="00D42E66" w:rsidRDefault="0096245B" w:rsidP="0096245B">
      <w:bookmarkStart w:id="22" w:name="_Toc68256132"/>
      <w:r w:rsidRPr="00D42E66">
        <w:rPr>
          <w:b/>
          <w:szCs w:val="22"/>
        </w:rPr>
        <w:lastRenderedPageBreak/>
        <w:t xml:space="preserve">Proposal </w:t>
      </w:r>
      <w:r>
        <w:rPr>
          <w:b/>
          <w:szCs w:val="22"/>
        </w:rPr>
        <w:t>2</w:t>
      </w:r>
      <w:r w:rsidRPr="00D42E66">
        <w:rPr>
          <w:b/>
          <w:szCs w:val="22"/>
        </w:rPr>
        <w:t xml:space="preserve">: </w:t>
      </w:r>
      <w:r>
        <w:rPr>
          <w:b/>
          <w:szCs w:val="22"/>
        </w:rPr>
        <w:t>Include the word “maximum” in the following</w:t>
      </w:r>
      <w:r w:rsidRPr="00D42E66">
        <w:rPr>
          <w:b/>
        </w:rPr>
        <w:t xml:space="preserve"> text</w:t>
      </w:r>
      <w:r>
        <w:rPr>
          <w:b/>
        </w:rPr>
        <w:t xml:space="preserve"> in sub-clause 5.3.6, as highlighted in yellow:</w:t>
      </w:r>
    </w:p>
    <w:p w14:paraId="7A1638C5" w14:textId="77777777" w:rsidR="0096245B" w:rsidRPr="00EA2A28" w:rsidRDefault="0096245B" w:rsidP="0096245B">
      <w:pPr>
        <w:overflowPunct/>
        <w:spacing w:after="0"/>
        <w:jc w:val="both"/>
        <w:textAlignment w:val="auto"/>
        <w:rPr>
          <w:b/>
          <w:color w:val="000000"/>
          <w:lang w:val="en-US"/>
        </w:rPr>
      </w:pPr>
      <w:r w:rsidRPr="00EA2A28">
        <w:rPr>
          <w:b/>
          <w:color w:val="000000"/>
          <w:lang w:val="en-US"/>
        </w:rPr>
        <w:t xml:space="preserve">The UE channel bandwidth can be asymmetric in downlink and uplink. In asymmetric channel bandwidth operation, the narrower carrier shall be confined within the frequency range of the wider channel bandwidth. </w:t>
      </w:r>
    </w:p>
    <w:p w14:paraId="418CE915" w14:textId="60C82F67" w:rsidR="0096245B" w:rsidRPr="00BD34A5" w:rsidRDefault="0096245B" w:rsidP="0096245B">
      <w:pPr>
        <w:spacing w:after="0"/>
        <w:jc w:val="both"/>
        <w:rPr>
          <w:b/>
          <w:color w:val="000000"/>
          <w:lang w:val="en-US"/>
        </w:rPr>
      </w:pPr>
      <w:r w:rsidRPr="00BD34A5">
        <w:rPr>
          <w:b/>
          <w:color w:val="000000"/>
          <w:lang w:val="en-US"/>
        </w:rPr>
        <w:t xml:space="preserve">In FDD, the confinement is defined as a </w:t>
      </w:r>
      <w:r>
        <w:rPr>
          <w:b/>
          <w:highlight w:val="yellow"/>
          <w:lang w:val="en-US"/>
        </w:rPr>
        <w:t>maximum</w:t>
      </w:r>
      <w:r w:rsidRPr="00BD34A5">
        <w:rPr>
          <w:b/>
          <w:lang w:val="en-US"/>
        </w:rPr>
        <w:t xml:space="preserve"> </w:t>
      </w:r>
      <w:r w:rsidRPr="00BD34A5">
        <w:rPr>
          <w:b/>
          <w:color w:val="000000"/>
          <w:lang w:val="en-US"/>
        </w:rPr>
        <w:t xml:space="preserve">deviation to the Tx-Rx carrier center frequency separation (defined in </w:t>
      </w:r>
      <w:r w:rsidR="001635A7">
        <w:rPr>
          <w:b/>
          <w:color w:val="000000"/>
          <w:lang w:val="en-US"/>
        </w:rPr>
        <w:t>T</w:t>
      </w:r>
      <w:r w:rsidRPr="00BD34A5">
        <w:rPr>
          <w:b/>
          <w:color w:val="000000"/>
          <w:lang w:val="en-US"/>
        </w:rPr>
        <w:t>able 5.4.4-1) as follow</w:t>
      </w:r>
      <w:r w:rsidR="001635A7">
        <w:rPr>
          <w:b/>
          <w:color w:val="000000"/>
          <w:lang w:val="en-US"/>
        </w:rPr>
        <w:t>s</w:t>
      </w:r>
      <w:r w:rsidRPr="00BD34A5">
        <w:rPr>
          <w:b/>
          <w:color w:val="000000"/>
          <w:lang w:val="en-US"/>
        </w:rPr>
        <w:t>:</w:t>
      </w:r>
    </w:p>
    <w:p w14:paraId="55D6ACDC" w14:textId="77777777" w:rsidR="0096245B" w:rsidRDefault="0096245B" w:rsidP="0096245B">
      <w:pPr>
        <w:spacing w:after="0"/>
        <w:jc w:val="center"/>
        <w:rPr>
          <w:b/>
        </w:rPr>
      </w:pPr>
      <w:r w:rsidRPr="00BD34A5">
        <w:rPr>
          <w:b/>
        </w:rPr>
        <w:t>ΔF</w:t>
      </w:r>
      <w:r w:rsidRPr="00BD34A5">
        <w:rPr>
          <w:b/>
          <w:vertAlign w:val="subscript"/>
        </w:rPr>
        <w:t>TX-RX</w:t>
      </w:r>
      <w:r w:rsidRPr="00BD34A5">
        <w:rPr>
          <w:b/>
        </w:rPr>
        <w:t xml:space="preserve"> = | (BW</w:t>
      </w:r>
      <w:r w:rsidRPr="00BD34A5">
        <w:rPr>
          <w:b/>
          <w:vertAlign w:val="subscript"/>
        </w:rPr>
        <w:t>DL</w:t>
      </w:r>
      <w:r w:rsidRPr="00BD34A5">
        <w:rPr>
          <w:b/>
        </w:rPr>
        <w:t xml:space="preserve"> – BW</w:t>
      </w:r>
      <w:r w:rsidRPr="00BD34A5">
        <w:rPr>
          <w:b/>
          <w:vertAlign w:val="subscript"/>
        </w:rPr>
        <w:t>UL</w:t>
      </w:r>
      <w:r w:rsidRPr="00BD34A5">
        <w:rPr>
          <w:b/>
        </w:rPr>
        <w:t>)/2 |</w:t>
      </w:r>
    </w:p>
    <w:p w14:paraId="27B252C8" w14:textId="77777777" w:rsidR="0096245B" w:rsidRDefault="0096245B" w:rsidP="0096245B">
      <w:pPr>
        <w:spacing w:after="0"/>
        <w:jc w:val="center"/>
        <w:rPr>
          <w:b/>
        </w:rPr>
      </w:pPr>
    </w:p>
    <w:p w14:paraId="7F1E9AD8" w14:textId="77777777" w:rsidR="0096245B" w:rsidRDefault="0096245B" w:rsidP="0096245B">
      <w:pPr>
        <w:spacing w:after="0"/>
        <w:rPr>
          <w:b/>
        </w:rPr>
      </w:pPr>
    </w:p>
    <w:p w14:paraId="542748A7" w14:textId="77777777" w:rsidR="0096245B" w:rsidRPr="00BD34A5" w:rsidRDefault="0096245B" w:rsidP="0096245B">
      <w:pPr>
        <w:spacing w:after="0"/>
        <w:rPr>
          <w:b/>
        </w:rPr>
      </w:pPr>
      <w:r>
        <w:rPr>
          <w:b/>
        </w:rPr>
        <w:t>Proposal 3: Add text highlighted in yellow to sub-clause 3.2</w:t>
      </w:r>
    </w:p>
    <w:p w14:paraId="51ECCA14" w14:textId="64279D9E" w:rsidR="00F70B62" w:rsidRPr="0096245B" w:rsidRDefault="0096245B" w:rsidP="0096245B">
      <w:pPr>
        <w:ind w:left="1440" w:hanging="1440"/>
        <w:rPr>
          <w:rFonts w:ascii="Times New Roman Bold" w:hAnsi="Times New Roman Bold"/>
        </w:rPr>
      </w:pPr>
      <w:r w:rsidRPr="00F135AC">
        <w:rPr>
          <w:b/>
          <w:highlight w:val="yellow"/>
        </w:rPr>
        <w:t>ΔF</w:t>
      </w:r>
      <w:r w:rsidRPr="00F135AC">
        <w:rPr>
          <w:b/>
          <w:highlight w:val="yellow"/>
          <w:vertAlign w:val="subscript"/>
        </w:rPr>
        <w:t>TX-RX</w:t>
      </w:r>
      <w:r w:rsidRPr="00F135AC">
        <w:rPr>
          <w:b/>
          <w:highlight w:val="yellow"/>
          <w:vertAlign w:val="subscript"/>
        </w:rPr>
        <w:tab/>
      </w:r>
      <w:r w:rsidRPr="00F135AC">
        <w:rPr>
          <w:rFonts w:ascii="Times New Roman Bold" w:hAnsi="Times New Roman Bold"/>
          <w:b/>
          <w:highlight w:val="yellow"/>
        </w:rPr>
        <w:t xml:space="preserve">Maximum deviation to the Tx-Rx carrier </w:t>
      </w:r>
      <w:proofErr w:type="spellStart"/>
      <w:r w:rsidRPr="00F135AC">
        <w:rPr>
          <w:rFonts w:ascii="Times New Roman Bold" w:hAnsi="Times New Roman Bold"/>
          <w:b/>
          <w:highlight w:val="yellow"/>
        </w:rPr>
        <w:t>center</w:t>
      </w:r>
      <w:proofErr w:type="spellEnd"/>
      <w:r w:rsidRPr="00F135AC">
        <w:rPr>
          <w:rFonts w:ascii="Times New Roman Bold" w:hAnsi="Times New Roman Bold"/>
          <w:b/>
          <w:highlight w:val="yellow"/>
        </w:rPr>
        <w:t xml:space="preserve"> frequency separation for asymmetric uplink/downlink channel bandwidth operation</w:t>
      </w:r>
    </w:p>
    <w:p w14:paraId="53603885" w14:textId="121EB8A5" w:rsidR="006704C3" w:rsidRDefault="00080CA6" w:rsidP="00080CA6">
      <w:pPr>
        <w:pStyle w:val="Heading1"/>
      </w:pPr>
      <w:r>
        <w:t>References</w:t>
      </w:r>
      <w:bookmarkEnd w:id="22"/>
    </w:p>
    <w:p w14:paraId="3F9E5D78" w14:textId="43A4FC37" w:rsidR="00080CA6" w:rsidRDefault="007F1DBE" w:rsidP="00B3050D">
      <w:pPr>
        <w:ind w:left="567" w:hanging="567"/>
      </w:pPr>
      <w:r>
        <w:t>[1]</w:t>
      </w:r>
      <w:r w:rsidR="00B3050D">
        <w:tab/>
      </w:r>
      <w:r w:rsidR="00B032D3" w:rsidRPr="007E1C78">
        <w:t>R4-2105364</w:t>
      </w:r>
      <w:r w:rsidR="00B032D3">
        <w:t xml:space="preserve">, </w:t>
      </w:r>
      <w:r w:rsidR="00B032D3" w:rsidRPr="007E1C78">
        <w:t>WF on UE REFSENS for 35 MHz and 45 MHz</w:t>
      </w:r>
      <w:r w:rsidR="00B032D3">
        <w:t xml:space="preserve">, </w:t>
      </w:r>
      <w:r w:rsidR="00B032D3" w:rsidRPr="004E16CA">
        <w:t>3GPP TSG-RAN WG4 #9</w:t>
      </w:r>
      <w:r w:rsidR="00B032D3">
        <w:t>8bis</w:t>
      </w:r>
      <w:r w:rsidR="00B032D3" w:rsidRPr="004E16CA">
        <w:t>-e</w:t>
      </w:r>
      <w:r w:rsidR="00B032D3">
        <w:t xml:space="preserve">, </w:t>
      </w:r>
      <w:r w:rsidR="00B032D3" w:rsidRPr="00EB5ACD">
        <w:t xml:space="preserve">Electronic Meeting, </w:t>
      </w:r>
      <w:r w:rsidR="00B032D3" w:rsidRPr="009974DC">
        <w:t>12th – 20th Apr. 2021</w:t>
      </w:r>
      <w:r w:rsidR="00B032D3">
        <w:t xml:space="preserve">, Huawei, </w:t>
      </w:r>
      <w:proofErr w:type="spellStart"/>
      <w:r w:rsidR="00B032D3">
        <w:t>HiSilicon</w:t>
      </w:r>
      <w:proofErr w:type="spellEnd"/>
      <w:r w:rsidR="00B032D3">
        <w:t>.</w:t>
      </w:r>
    </w:p>
    <w:p w14:paraId="4E4F992C" w14:textId="5EE16F1E" w:rsidR="00B3050D" w:rsidRDefault="00B3050D" w:rsidP="004E4DFF"/>
    <w:p w14:paraId="1E59C9E3" w14:textId="0B6A573C" w:rsidR="007E1C78" w:rsidRDefault="007E1C78" w:rsidP="00B3050D">
      <w:pPr>
        <w:ind w:left="567" w:hanging="567"/>
      </w:pPr>
    </w:p>
    <w:p w14:paraId="1835C1C4" w14:textId="5DCA3D87" w:rsidR="00B3050D" w:rsidRDefault="00B3050D" w:rsidP="00B3050D">
      <w:pPr>
        <w:ind w:left="567" w:hanging="567"/>
      </w:pPr>
      <w:bookmarkStart w:id="23" w:name="_GoBack"/>
      <w:bookmarkEnd w:id="23"/>
    </w:p>
    <w:sectPr w:rsidR="00B305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962A1" w14:textId="77777777" w:rsidR="00397283" w:rsidRDefault="00397283">
      <w:pPr>
        <w:spacing w:after="0"/>
      </w:pPr>
      <w:r>
        <w:separator/>
      </w:r>
    </w:p>
  </w:endnote>
  <w:endnote w:type="continuationSeparator" w:id="0">
    <w:p w14:paraId="4662D212" w14:textId="77777777" w:rsidR="00397283" w:rsidRDefault="00397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9DDA8" w14:textId="77777777" w:rsidR="00397283" w:rsidRDefault="00397283">
      <w:pPr>
        <w:spacing w:after="0"/>
      </w:pPr>
      <w:r>
        <w:separator/>
      </w:r>
    </w:p>
  </w:footnote>
  <w:footnote w:type="continuationSeparator" w:id="0">
    <w:p w14:paraId="4B908713" w14:textId="77777777" w:rsidR="00397283" w:rsidRDefault="003972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42A7B"/>
    <w:multiLevelType w:val="hybridMultilevel"/>
    <w:tmpl w:val="F664E238"/>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A07880"/>
    <w:multiLevelType w:val="hybridMultilevel"/>
    <w:tmpl w:val="4556804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2465F9E"/>
    <w:multiLevelType w:val="hybridMultilevel"/>
    <w:tmpl w:val="4D148AB6"/>
    <w:lvl w:ilvl="0" w:tplc="6788486E">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3FD3502"/>
    <w:multiLevelType w:val="hybridMultilevel"/>
    <w:tmpl w:val="C680A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467FD"/>
    <w:multiLevelType w:val="hybridMultilevel"/>
    <w:tmpl w:val="2FE8334C"/>
    <w:lvl w:ilvl="0" w:tplc="6788486E">
      <w:start w:val="1"/>
      <w:numFmt w:val="bullet"/>
      <w:lvlText w:val="-"/>
      <w:lvlJc w:val="left"/>
      <w:pPr>
        <w:tabs>
          <w:tab w:val="num" w:pos="720"/>
        </w:tabs>
        <w:ind w:left="720" w:hanging="360"/>
      </w:pPr>
      <w:rPr>
        <w:rFonts w:ascii="Times New Roman" w:hAnsi="Times New Roman" w:cs="Times New Roman" w:hint="default"/>
      </w:rPr>
    </w:lvl>
    <w:lvl w:ilvl="1" w:tplc="88720B06">
      <w:start w:val="1"/>
      <w:numFmt w:val="bullet"/>
      <w:lvlText w:val="•"/>
      <w:lvlJc w:val="left"/>
      <w:pPr>
        <w:tabs>
          <w:tab w:val="num" w:pos="1440"/>
        </w:tabs>
        <w:ind w:left="1440" w:hanging="360"/>
      </w:pPr>
      <w:rPr>
        <w:rFonts w:ascii="Arial" w:hAnsi="Arial" w:hint="default"/>
      </w:rPr>
    </w:lvl>
    <w:lvl w:ilvl="2" w:tplc="40DA491E">
      <w:start w:val="1"/>
      <w:numFmt w:val="bullet"/>
      <w:lvlText w:val="•"/>
      <w:lvlJc w:val="left"/>
      <w:pPr>
        <w:tabs>
          <w:tab w:val="num" w:pos="2160"/>
        </w:tabs>
        <w:ind w:left="2160" w:hanging="360"/>
      </w:pPr>
      <w:rPr>
        <w:rFonts w:ascii="Arial" w:hAnsi="Arial" w:hint="default"/>
      </w:rPr>
    </w:lvl>
    <w:lvl w:ilvl="3" w:tplc="92A64E16" w:tentative="1">
      <w:start w:val="1"/>
      <w:numFmt w:val="bullet"/>
      <w:lvlText w:val="•"/>
      <w:lvlJc w:val="left"/>
      <w:pPr>
        <w:tabs>
          <w:tab w:val="num" w:pos="2880"/>
        </w:tabs>
        <w:ind w:left="2880" w:hanging="360"/>
      </w:pPr>
      <w:rPr>
        <w:rFonts w:ascii="Arial" w:hAnsi="Arial" w:hint="default"/>
      </w:rPr>
    </w:lvl>
    <w:lvl w:ilvl="4" w:tplc="356845F8" w:tentative="1">
      <w:start w:val="1"/>
      <w:numFmt w:val="bullet"/>
      <w:lvlText w:val="•"/>
      <w:lvlJc w:val="left"/>
      <w:pPr>
        <w:tabs>
          <w:tab w:val="num" w:pos="3600"/>
        </w:tabs>
        <w:ind w:left="3600" w:hanging="360"/>
      </w:pPr>
      <w:rPr>
        <w:rFonts w:ascii="Arial" w:hAnsi="Arial" w:hint="default"/>
      </w:rPr>
    </w:lvl>
    <w:lvl w:ilvl="5" w:tplc="877C2D80" w:tentative="1">
      <w:start w:val="1"/>
      <w:numFmt w:val="bullet"/>
      <w:lvlText w:val="•"/>
      <w:lvlJc w:val="left"/>
      <w:pPr>
        <w:tabs>
          <w:tab w:val="num" w:pos="4320"/>
        </w:tabs>
        <w:ind w:left="4320" w:hanging="360"/>
      </w:pPr>
      <w:rPr>
        <w:rFonts w:ascii="Arial" w:hAnsi="Arial" w:hint="default"/>
      </w:rPr>
    </w:lvl>
    <w:lvl w:ilvl="6" w:tplc="DAFED632" w:tentative="1">
      <w:start w:val="1"/>
      <w:numFmt w:val="bullet"/>
      <w:lvlText w:val="•"/>
      <w:lvlJc w:val="left"/>
      <w:pPr>
        <w:tabs>
          <w:tab w:val="num" w:pos="5040"/>
        </w:tabs>
        <w:ind w:left="5040" w:hanging="360"/>
      </w:pPr>
      <w:rPr>
        <w:rFonts w:ascii="Arial" w:hAnsi="Arial" w:hint="default"/>
      </w:rPr>
    </w:lvl>
    <w:lvl w:ilvl="7" w:tplc="C36A70D6" w:tentative="1">
      <w:start w:val="1"/>
      <w:numFmt w:val="bullet"/>
      <w:lvlText w:val="•"/>
      <w:lvlJc w:val="left"/>
      <w:pPr>
        <w:tabs>
          <w:tab w:val="num" w:pos="5760"/>
        </w:tabs>
        <w:ind w:left="5760" w:hanging="360"/>
      </w:pPr>
      <w:rPr>
        <w:rFonts w:ascii="Arial" w:hAnsi="Arial" w:hint="default"/>
      </w:rPr>
    </w:lvl>
    <w:lvl w:ilvl="8" w:tplc="5B0413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2"/>
  </w:num>
  <w:num w:numId="4">
    <w:abstractNumId w:val="3"/>
  </w:num>
  <w:num w:numId="5">
    <w:abstractNumId w:val="4"/>
  </w:num>
  <w:num w:numId="6">
    <w:abstractNumId w:val="21"/>
  </w:num>
  <w:num w:numId="7">
    <w:abstractNumId w:val="1"/>
  </w:num>
  <w:num w:numId="8">
    <w:abstractNumId w:val="14"/>
  </w:num>
  <w:num w:numId="9">
    <w:abstractNumId w:val="10"/>
  </w:num>
  <w:num w:numId="10">
    <w:abstractNumId w:val="20"/>
  </w:num>
  <w:num w:numId="11">
    <w:abstractNumId w:val="22"/>
  </w:num>
  <w:num w:numId="12">
    <w:abstractNumId w:val="23"/>
  </w:num>
  <w:num w:numId="13">
    <w:abstractNumId w:val="6"/>
  </w:num>
  <w:num w:numId="14">
    <w:abstractNumId w:val="2"/>
  </w:num>
  <w:num w:numId="15">
    <w:abstractNumId w:val="11"/>
  </w:num>
  <w:num w:numId="16">
    <w:abstractNumId w:val="13"/>
  </w:num>
  <w:num w:numId="17">
    <w:abstractNumId w:val="7"/>
  </w:num>
  <w:num w:numId="18">
    <w:abstractNumId w:val="19"/>
  </w:num>
  <w:num w:numId="19">
    <w:abstractNumId w:val="0"/>
  </w:num>
  <w:num w:numId="20">
    <w:abstractNumId w:val="18"/>
  </w:num>
  <w:num w:numId="21">
    <w:abstractNumId w:val="17"/>
  </w:num>
  <w:num w:numId="22">
    <w:abstractNumId w:val="9"/>
  </w:num>
  <w:num w:numId="23">
    <w:abstractNumId w:val="5"/>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33"/>
    <w:rsid w:val="00003D7B"/>
    <w:rsid w:val="00017F23"/>
    <w:rsid w:val="0002061C"/>
    <w:rsid w:val="00030F05"/>
    <w:rsid w:val="000317F6"/>
    <w:rsid w:val="00032455"/>
    <w:rsid w:val="000416BC"/>
    <w:rsid w:val="000432A2"/>
    <w:rsid w:val="00043939"/>
    <w:rsid w:val="00044A2D"/>
    <w:rsid w:val="00050EB5"/>
    <w:rsid w:val="0006320E"/>
    <w:rsid w:val="00063C5D"/>
    <w:rsid w:val="000728E0"/>
    <w:rsid w:val="000765DF"/>
    <w:rsid w:val="00080CA6"/>
    <w:rsid w:val="000829FE"/>
    <w:rsid w:val="00083D4C"/>
    <w:rsid w:val="00084BA7"/>
    <w:rsid w:val="0009513A"/>
    <w:rsid w:val="00097E6A"/>
    <w:rsid w:val="000A1FD4"/>
    <w:rsid w:val="000A3A69"/>
    <w:rsid w:val="000B1ACC"/>
    <w:rsid w:val="000B6B21"/>
    <w:rsid w:val="000C0BDC"/>
    <w:rsid w:val="000D105B"/>
    <w:rsid w:val="000D3182"/>
    <w:rsid w:val="000D47C0"/>
    <w:rsid w:val="000D64DA"/>
    <w:rsid w:val="000D796E"/>
    <w:rsid w:val="000E05E6"/>
    <w:rsid w:val="000E1958"/>
    <w:rsid w:val="000F4DF7"/>
    <w:rsid w:val="000F6242"/>
    <w:rsid w:val="000F64E1"/>
    <w:rsid w:val="00102AC3"/>
    <w:rsid w:val="00122D73"/>
    <w:rsid w:val="0012526F"/>
    <w:rsid w:val="00125E41"/>
    <w:rsid w:val="00130FC6"/>
    <w:rsid w:val="001346B9"/>
    <w:rsid w:val="00135B29"/>
    <w:rsid w:val="00135CD5"/>
    <w:rsid w:val="00136189"/>
    <w:rsid w:val="00141D53"/>
    <w:rsid w:val="00145F43"/>
    <w:rsid w:val="00153799"/>
    <w:rsid w:val="0016017E"/>
    <w:rsid w:val="00160539"/>
    <w:rsid w:val="001617D9"/>
    <w:rsid w:val="0016241F"/>
    <w:rsid w:val="001635A7"/>
    <w:rsid w:val="00164C41"/>
    <w:rsid w:val="00165E67"/>
    <w:rsid w:val="00172806"/>
    <w:rsid w:val="001744D1"/>
    <w:rsid w:val="001767E7"/>
    <w:rsid w:val="0017742E"/>
    <w:rsid w:val="00184661"/>
    <w:rsid w:val="001A4362"/>
    <w:rsid w:val="001A4FD9"/>
    <w:rsid w:val="001B292E"/>
    <w:rsid w:val="001B41F1"/>
    <w:rsid w:val="001C0474"/>
    <w:rsid w:val="001C1FFC"/>
    <w:rsid w:val="001C37F9"/>
    <w:rsid w:val="001D37A1"/>
    <w:rsid w:val="001D78B9"/>
    <w:rsid w:val="001E4A46"/>
    <w:rsid w:val="00204898"/>
    <w:rsid w:val="002256B7"/>
    <w:rsid w:val="00244285"/>
    <w:rsid w:val="00245706"/>
    <w:rsid w:val="002459B5"/>
    <w:rsid w:val="0024747C"/>
    <w:rsid w:val="0025118A"/>
    <w:rsid w:val="00253D28"/>
    <w:rsid w:val="00256FA4"/>
    <w:rsid w:val="00257135"/>
    <w:rsid w:val="00262B49"/>
    <w:rsid w:val="00267257"/>
    <w:rsid w:val="00273AFA"/>
    <w:rsid w:val="00281EB7"/>
    <w:rsid w:val="00282820"/>
    <w:rsid w:val="00282A1E"/>
    <w:rsid w:val="002917B5"/>
    <w:rsid w:val="002962DF"/>
    <w:rsid w:val="00296FF1"/>
    <w:rsid w:val="002A17F2"/>
    <w:rsid w:val="002A62F6"/>
    <w:rsid w:val="002A71F3"/>
    <w:rsid w:val="002A79E7"/>
    <w:rsid w:val="002B022D"/>
    <w:rsid w:val="002B4040"/>
    <w:rsid w:val="002C0779"/>
    <w:rsid w:val="002C1F0A"/>
    <w:rsid w:val="002C3410"/>
    <w:rsid w:val="002D303E"/>
    <w:rsid w:val="002E085B"/>
    <w:rsid w:val="002E1982"/>
    <w:rsid w:val="002E27E8"/>
    <w:rsid w:val="002E4AB9"/>
    <w:rsid w:val="002E5132"/>
    <w:rsid w:val="002E7FD5"/>
    <w:rsid w:val="002F1940"/>
    <w:rsid w:val="002F38C4"/>
    <w:rsid w:val="003005FB"/>
    <w:rsid w:val="00301020"/>
    <w:rsid w:val="003049CC"/>
    <w:rsid w:val="00305ECB"/>
    <w:rsid w:val="003078D9"/>
    <w:rsid w:val="00311B71"/>
    <w:rsid w:val="003155B5"/>
    <w:rsid w:val="00321985"/>
    <w:rsid w:val="003220D1"/>
    <w:rsid w:val="003221BA"/>
    <w:rsid w:val="00322F82"/>
    <w:rsid w:val="00325023"/>
    <w:rsid w:val="00327F61"/>
    <w:rsid w:val="00330EDF"/>
    <w:rsid w:val="00332AFF"/>
    <w:rsid w:val="00335D84"/>
    <w:rsid w:val="00335F01"/>
    <w:rsid w:val="00337730"/>
    <w:rsid w:val="00341B63"/>
    <w:rsid w:val="0034238A"/>
    <w:rsid w:val="003432A4"/>
    <w:rsid w:val="00345878"/>
    <w:rsid w:val="00357437"/>
    <w:rsid w:val="00360946"/>
    <w:rsid w:val="0037077B"/>
    <w:rsid w:val="00371E8B"/>
    <w:rsid w:val="00383545"/>
    <w:rsid w:val="00386085"/>
    <w:rsid w:val="00390D4A"/>
    <w:rsid w:val="003957E6"/>
    <w:rsid w:val="00397283"/>
    <w:rsid w:val="003A019C"/>
    <w:rsid w:val="003A079C"/>
    <w:rsid w:val="003A2F6D"/>
    <w:rsid w:val="003A4BB8"/>
    <w:rsid w:val="003A5B0C"/>
    <w:rsid w:val="003A76D9"/>
    <w:rsid w:val="003A7DA7"/>
    <w:rsid w:val="003B177A"/>
    <w:rsid w:val="003B5364"/>
    <w:rsid w:val="003B7E64"/>
    <w:rsid w:val="003D7456"/>
    <w:rsid w:val="003E0CC2"/>
    <w:rsid w:val="003E1D43"/>
    <w:rsid w:val="003F0B62"/>
    <w:rsid w:val="003F54EB"/>
    <w:rsid w:val="003F6DDB"/>
    <w:rsid w:val="0040152B"/>
    <w:rsid w:val="004055C4"/>
    <w:rsid w:val="00405627"/>
    <w:rsid w:val="004063EB"/>
    <w:rsid w:val="004070E8"/>
    <w:rsid w:val="00417476"/>
    <w:rsid w:val="004277D3"/>
    <w:rsid w:val="00432503"/>
    <w:rsid w:val="00433500"/>
    <w:rsid w:val="00433F71"/>
    <w:rsid w:val="004342DF"/>
    <w:rsid w:val="004348C4"/>
    <w:rsid w:val="00440D43"/>
    <w:rsid w:val="00445D99"/>
    <w:rsid w:val="00446265"/>
    <w:rsid w:val="00465D5D"/>
    <w:rsid w:val="00467133"/>
    <w:rsid w:val="00470A62"/>
    <w:rsid w:val="004800B8"/>
    <w:rsid w:val="00482BE9"/>
    <w:rsid w:val="004866C4"/>
    <w:rsid w:val="004931A4"/>
    <w:rsid w:val="00493F3C"/>
    <w:rsid w:val="004A258E"/>
    <w:rsid w:val="004B32AB"/>
    <w:rsid w:val="004B487A"/>
    <w:rsid w:val="004B7D8D"/>
    <w:rsid w:val="004C7924"/>
    <w:rsid w:val="004C7DAD"/>
    <w:rsid w:val="004D1125"/>
    <w:rsid w:val="004D26DA"/>
    <w:rsid w:val="004D3E1E"/>
    <w:rsid w:val="004E084F"/>
    <w:rsid w:val="004E0BA1"/>
    <w:rsid w:val="004E16CA"/>
    <w:rsid w:val="004E360E"/>
    <w:rsid w:val="004E3939"/>
    <w:rsid w:val="004E4DFF"/>
    <w:rsid w:val="004F575A"/>
    <w:rsid w:val="004F6032"/>
    <w:rsid w:val="0050361C"/>
    <w:rsid w:val="00503FC8"/>
    <w:rsid w:val="00506AAC"/>
    <w:rsid w:val="00516F11"/>
    <w:rsid w:val="00524045"/>
    <w:rsid w:val="0053049D"/>
    <w:rsid w:val="00534DD2"/>
    <w:rsid w:val="0054521B"/>
    <w:rsid w:val="00553281"/>
    <w:rsid w:val="00555640"/>
    <w:rsid w:val="005577FD"/>
    <w:rsid w:val="00561D13"/>
    <w:rsid w:val="0056694F"/>
    <w:rsid w:val="0058056B"/>
    <w:rsid w:val="005867F8"/>
    <w:rsid w:val="005959DB"/>
    <w:rsid w:val="005A3654"/>
    <w:rsid w:val="005A73CB"/>
    <w:rsid w:val="005B22E2"/>
    <w:rsid w:val="005C1E06"/>
    <w:rsid w:val="005C1F2D"/>
    <w:rsid w:val="005C45D9"/>
    <w:rsid w:val="005C5DDF"/>
    <w:rsid w:val="005D7886"/>
    <w:rsid w:val="005E17B0"/>
    <w:rsid w:val="005E2EF5"/>
    <w:rsid w:val="005F3EC2"/>
    <w:rsid w:val="005F5F41"/>
    <w:rsid w:val="00603206"/>
    <w:rsid w:val="006115FB"/>
    <w:rsid w:val="006162E0"/>
    <w:rsid w:val="006256E5"/>
    <w:rsid w:val="006317DE"/>
    <w:rsid w:val="00632DCC"/>
    <w:rsid w:val="00636B59"/>
    <w:rsid w:val="006372E6"/>
    <w:rsid w:val="00655E2F"/>
    <w:rsid w:val="0066023A"/>
    <w:rsid w:val="00667139"/>
    <w:rsid w:val="00667741"/>
    <w:rsid w:val="006704C3"/>
    <w:rsid w:val="00673297"/>
    <w:rsid w:val="006814B6"/>
    <w:rsid w:val="006867D6"/>
    <w:rsid w:val="00687B49"/>
    <w:rsid w:val="00687F3C"/>
    <w:rsid w:val="00690824"/>
    <w:rsid w:val="00690C08"/>
    <w:rsid w:val="00692082"/>
    <w:rsid w:val="00694B68"/>
    <w:rsid w:val="00696EBC"/>
    <w:rsid w:val="006A1870"/>
    <w:rsid w:val="006A54D5"/>
    <w:rsid w:val="006B4749"/>
    <w:rsid w:val="006C26E3"/>
    <w:rsid w:val="006C51E8"/>
    <w:rsid w:val="006D257E"/>
    <w:rsid w:val="006D424F"/>
    <w:rsid w:val="006E2347"/>
    <w:rsid w:val="006F6536"/>
    <w:rsid w:val="006F6C69"/>
    <w:rsid w:val="00706FB3"/>
    <w:rsid w:val="0071006D"/>
    <w:rsid w:val="007120E6"/>
    <w:rsid w:val="00714FA3"/>
    <w:rsid w:val="00731414"/>
    <w:rsid w:val="00733364"/>
    <w:rsid w:val="00752627"/>
    <w:rsid w:val="007624C3"/>
    <w:rsid w:val="00763B64"/>
    <w:rsid w:val="00763CC3"/>
    <w:rsid w:val="00771EED"/>
    <w:rsid w:val="00772612"/>
    <w:rsid w:val="00773E35"/>
    <w:rsid w:val="00774BCC"/>
    <w:rsid w:val="00775613"/>
    <w:rsid w:val="00775EC5"/>
    <w:rsid w:val="007842FB"/>
    <w:rsid w:val="007850E1"/>
    <w:rsid w:val="00787C38"/>
    <w:rsid w:val="007910A7"/>
    <w:rsid w:val="007925B6"/>
    <w:rsid w:val="007936D7"/>
    <w:rsid w:val="007953D0"/>
    <w:rsid w:val="00797256"/>
    <w:rsid w:val="007A2677"/>
    <w:rsid w:val="007B2FB8"/>
    <w:rsid w:val="007B73C3"/>
    <w:rsid w:val="007D6D67"/>
    <w:rsid w:val="007E1C78"/>
    <w:rsid w:val="007E5F82"/>
    <w:rsid w:val="007E6AFF"/>
    <w:rsid w:val="007E7D3A"/>
    <w:rsid w:val="007F0616"/>
    <w:rsid w:val="007F1DBE"/>
    <w:rsid w:val="007F3B4A"/>
    <w:rsid w:val="007F4F92"/>
    <w:rsid w:val="007F6457"/>
    <w:rsid w:val="007F7FAD"/>
    <w:rsid w:val="008009B3"/>
    <w:rsid w:val="00804577"/>
    <w:rsid w:val="00813533"/>
    <w:rsid w:val="00821D70"/>
    <w:rsid w:val="008242E1"/>
    <w:rsid w:val="00824CB4"/>
    <w:rsid w:val="00831FB8"/>
    <w:rsid w:val="00837532"/>
    <w:rsid w:val="00843102"/>
    <w:rsid w:val="008517FB"/>
    <w:rsid w:val="00851822"/>
    <w:rsid w:val="00852EF1"/>
    <w:rsid w:val="0085360A"/>
    <w:rsid w:val="00856E73"/>
    <w:rsid w:val="00864024"/>
    <w:rsid w:val="00867D6B"/>
    <w:rsid w:val="008830CA"/>
    <w:rsid w:val="008877ED"/>
    <w:rsid w:val="00897BA8"/>
    <w:rsid w:val="008A0E5D"/>
    <w:rsid w:val="008A1851"/>
    <w:rsid w:val="008A22A5"/>
    <w:rsid w:val="008A7AD2"/>
    <w:rsid w:val="008B1FD1"/>
    <w:rsid w:val="008C051C"/>
    <w:rsid w:val="008C7715"/>
    <w:rsid w:val="008D11D4"/>
    <w:rsid w:val="008D5936"/>
    <w:rsid w:val="008D698C"/>
    <w:rsid w:val="008D772F"/>
    <w:rsid w:val="008E1B39"/>
    <w:rsid w:val="008F065D"/>
    <w:rsid w:val="008F28D1"/>
    <w:rsid w:val="008F3B30"/>
    <w:rsid w:val="008F4C9C"/>
    <w:rsid w:val="008F73E6"/>
    <w:rsid w:val="00910338"/>
    <w:rsid w:val="00913668"/>
    <w:rsid w:val="00913AD9"/>
    <w:rsid w:val="00914506"/>
    <w:rsid w:val="0092084E"/>
    <w:rsid w:val="00944D5C"/>
    <w:rsid w:val="00945AFE"/>
    <w:rsid w:val="00946FC0"/>
    <w:rsid w:val="00951280"/>
    <w:rsid w:val="0095270C"/>
    <w:rsid w:val="00955C3F"/>
    <w:rsid w:val="00957F6C"/>
    <w:rsid w:val="00960147"/>
    <w:rsid w:val="00962116"/>
    <w:rsid w:val="0096245B"/>
    <w:rsid w:val="0096353A"/>
    <w:rsid w:val="00966E99"/>
    <w:rsid w:val="0097000F"/>
    <w:rsid w:val="00971A40"/>
    <w:rsid w:val="00975356"/>
    <w:rsid w:val="00980E04"/>
    <w:rsid w:val="00983D49"/>
    <w:rsid w:val="0098645F"/>
    <w:rsid w:val="00986EDF"/>
    <w:rsid w:val="00986EEE"/>
    <w:rsid w:val="00990D39"/>
    <w:rsid w:val="00990F72"/>
    <w:rsid w:val="00993CA9"/>
    <w:rsid w:val="009974DC"/>
    <w:rsid w:val="0099764C"/>
    <w:rsid w:val="009A226B"/>
    <w:rsid w:val="009A468C"/>
    <w:rsid w:val="009C3138"/>
    <w:rsid w:val="009C5456"/>
    <w:rsid w:val="009D1442"/>
    <w:rsid w:val="009D1A1C"/>
    <w:rsid w:val="009D3EA2"/>
    <w:rsid w:val="009D70FA"/>
    <w:rsid w:val="009D7B78"/>
    <w:rsid w:val="009E1687"/>
    <w:rsid w:val="009E5687"/>
    <w:rsid w:val="009F047D"/>
    <w:rsid w:val="00A11151"/>
    <w:rsid w:val="00A138D6"/>
    <w:rsid w:val="00A1642F"/>
    <w:rsid w:val="00A2323F"/>
    <w:rsid w:val="00A24E92"/>
    <w:rsid w:val="00A27E72"/>
    <w:rsid w:val="00A30FAB"/>
    <w:rsid w:val="00A3150B"/>
    <w:rsid w:val="00A31F91"/>
    <w:rsid w:val="00A3739C"/>
    <w:rsid w:val="00A40091"/>
    <w:rsid w:val="00A40AAC"/>
    <w:rsid w:val="00A41B1E"/>
    <w:rsid w:val="00A43519"/>
    <w:rsid w:val="00A43A59"/>
    <w:rsid w:val="00A5243E"/>
    <w:rsid w:val="00A56FA5"/>
    <w:rsid w:val="00A57862"/>
    <w:rsid w:val="00A6072B"/>
    <w:rsid w:val="00A6150B"/>
    <w:rsid w:val="00A6340E"/>
    <w:rsid w:val="00A745E7"/>
    <w:rsid w:val="00A74629"/>
    <w:rsid w:val="00A75369"/>
    <w:rsid w:val="00A75E16"/>
    <w:rsid w:val="00A778F8"/>
    <w:rsid w:val="00A80150"/>
    <w:rsid w:val="00A810FF"/>
    <w:rsid w:val="00A8149E"/>
    <w:rsid w:val="00A84075"/>
    <w:rsid w:val="00A91D71"/>
    <w:rsid w:val="00AA0F3A"/>
    <w:rsid w:val="00AA7654"/>
    <w:rsid w:val="00AC0363"/>
    <w:rsid w:val="00AC0476"/>
    <w:rsid w:val="00AC2277"/>
    <w:rsid w:val="00AC67A6"/>
    <w:rsid w:val="00AD76AA"/>
    <w:rsid w:val="00AD79A1"/>
    <w:rsid w:val="00AE07D4"/>
    <w:rsid w:val="00AE601A"/>
    <w:rsid w:val="00AE7F1C"/>
    <w:rsid w:val="00AF0852"/>
    <w:rsid w:val="00AF0E6D"/>
    <w:rsid w:val="00AF399A"/>
    <w:rsid w:val="00B01533"/>
    <w:rsid w:val="00B0215A"/>
    <w:rsid w:val="00B032D3"/>
    <w:rsid w:val="00B0419D"/>
    <w:rsid w:val="00B17465"/>
    <w:rsid w:val="00B212D7"/>
    <w:rsid w:val="00B2243B"/>
    <w:rsid w:val="00B23724"/>
    <w:rsid w:val="00B3050D"/>
    <w:rsid w:val="00B425B3"/>
    <w:rsid w:val="00B44062"/>
    <w:rsid w:val="00B51583"/>
    <w:rsid w:val="00B522A8"/>
    <w:rsid w:val="00B5620C"/>
    <w:rsid w:val="00B56B9A"/>
    <w:rsid w:val="00B61870"/>
    <w:rsid w:val="00B62F39"/>
    <w:rsid w:val="00B66A7B"/>
    <w:rsid w:val="00B67285"/>
    <w:rsid w:val="00B67388"/>
    <w:rsid w:val="00B75549"/>
    <w:rsid w:val="00B8147D"/>
    <w:rsid w:val="00B829E3"/>
    <w:rsid w:val="00B83FC7"/>
    <w:rsid w:val="00B87E60"/>
    <w:rsid w:val="00B91EB1"/>
    <w:rsid w:val="00B92915"/>
    <w:rsid w:val="00B9292F"/>
    <w:rsid w:val="00B96974"/>
    <w:rsid w:val="00B97333"/>
    <w:rsid w:val="00B97703"/>
    <w:rsid w:val="00BA571C"/>
    <w:rsid w:val="00BA76B4"/>
    <w:rsid w:val="00BB1DE8"/>
    <w:rsid w:val="00BB5BF7"/>
    <w:rsid w:val="00BC587B"/>
    <w:rsid w:val="00BD34A5"/>
    <w:rsid w:val="00BD6E12"/>
    <w:rsid w:val="00BE2A05"/>
    <w:rsid w:val="00BF456B"/>
    <w:rsid w:val="00C01764"/>
    <w:rsid w:val="00C069B0"/>
    <w:rsid w:val="00C07CCA"/>
    <w:rsid w:val="00C110D5"/>
    <w:rsid w:val="00C24F43"/>
    <w:rsid w:val="00C33497"/>
    <w:rsid w:val="00C36E50"/>
    <w:rsid w:val="00C42182"/>
    <w:rsid w:val="00C42356"/>
    <w:rsid w:val="00C42918"/>
    <w:rsid w:val="00C436A5"/>
    <w:rsid w:val="00C43EAD"/>
    <w:rsid w:val="00C45955"/>
    <w:rsid w:val="00C45FF3"/>
    <w:rsid w:val="00C4656A"/>
    <w:rsid w:val="00C507A6"/>
    <w:rsid w:val="00C7109A"/>
    <w:rsid w:val="00C7112F"/>
    <w:rsid w:val="00C71397"/>
    <w:rsid w:val="00C917C5"/>
    <w:rsid w:val="00CA0136"/>
    <w:rsid w:val="00CA2043"/>
    <w:rsid w:val="00CA28C9"/>
    <w:rsid w:val="00CB2E8C"/>
    <w:rsid w:val="00CB5CE6"/>
    <w:rsid w:val="00CB71C4"/>
    <w:rsid w:val="00CC073A"/>
    <w:rsid w:val="00CC07B6"/>
    <w:rsid w:val="00CD0013"/>
    <w:rsid w:val="00CD4A09"/>
    <w:rsid w:val="00CE524D"/>
    <w:rsid w:val="00CF6087"/>
    <w:rsid w:val="00CF795B"/>
    <w:rsid w:val="00D0430F"/>
    <w:rsid w:val="00D10D70"/>
    <w:rsid w:val="00D145A3"/>
    <w:rsid w:val="00D16536"/>
    <w:rsid w:val="00D27C95"/>
    <w:rsid w:val="00D27D6D"/>
    <w:rsid w:val="00D40247"/>
    <w:rsid w:val="00D40E46"/>
    <w:rsid w:val="00D42E66"/>
    <w:rsid w:val="00D42FB6"/>
    <w:rsid w:val="00D4385C"/>
    <w:rsid w:val="00D44C87"/>
    <w:rsid w:val="00D46F6C"/>
    <w:rsid w:val="00D534A3"/>
    <w:rsid w:val="00D55F7A"/>
    <w:rsid w:val="00D5693F"/>
    <w:rsid w:val="00D572CA"/>
    <w:rsid w:val="00D656D6"/>
    <w:rsid w:val="00D70446"/>
    <w:rsid w:val="00D82D04"/>
    <w:rsid w:val="00D82F11"/>
    <w:rsid w:val="00D900F9"/>
    <w:rsid w:val="00DA08B2"/>
    <w:rsid w:val="00DA3416"/>
    <w:rsid w:val="00DA7641"/>
    <w:rsid w:val="00DB1E50"/>
    <w:rsid w:val="00DB3AB8"/>
    <w:rsid w:val="00DB7EB4"/>
    <w:rsid w:val="00DC10BA"/>
    <w:rsid w:val="00DC30E6"/>
    <w:rsid w:val="00DC695B"/>
    <w:rsid w:val="00DD0D5D"/>
    <w:rsid w:val="00DD2996"/>
    <w:rsid w:val="00DD640F"/>
    <w:rsid w:val="00DE5D8F"/>
    <w:rsid w:val="00DF22A4"/>
    <w:rsid w:val="00DF3206"/>
    <w:rsid w:val="00DF6544"/>
    <w:rsid w:val="00DF68AB"/>
    <w:rsid w:val="00E10A7E"/>
    <w:rsid w:val="00E15C02"/>
    <w:rsid w:val="00E21DF1"/>
    <w:rsid w:val="00E2271E"/>
    <w:rsid w:val="00E30DF8"/>
    <w:rsid w:val="00E326AA"/>
    <w:rsid w:val="00E34D10"/>
    <w:rsid w:val="00E36434"/>
    <w:rsid w:val="00E41025"/>
    <w:rsid w:val="00E46562"/>
    <w:rsid w:val="00E506DF"/>
    <w:rsid w:val="00E51C1E"/>
    <w:rsid w:val="00E56C16"/>
    <w:rsid w:val="00E66EC5"/>
    <w:rsid w:val="00E700AF"/>
    <w:rsid w:val="00E75F54"/>
    <w:rsid w:val="00E76B73"/>
    <w:rsid w:val="00E77374"/>
    <w:rsid w:val="00E806DD"/>
    <w:rsid w:val="00E86298"/>
    <w:rsid w:val="00E91623"/>
    <w:rsid w:val="00E937E0"/>
    <w:rsid w:val="00E97B13"/>
    <w:rsid w:val="00EA2A28"/>
    <w:rsid w:val="00EA417F"/>
    <w:rsid w:val="00EB1C4A"/>
    <w:rsid w:val="00EB5ACD"/>
    <w:rsid w:val="00EE2A47"/>
    <w:rsid w:val="00EF3539"/>
    <w:rsid w:val="00EF4D2A"/>
    <w:rsid w:val="00F04BAF"/>
    <w:rsid w:val="00F13053"/>
    <w:rsid w:val="00F135AC"/>
    <w:rsid w:val="00F14D0A"/>
    <w:rsid w:val="00F14ECC"/>
    <w:rsid w:val="00F1531E"/>
    <w:rsid w:val="00F17B25"/>
    <w:rsid w:val="00F2222A"/>
    <w:rsid w:val="00F22F69"/>
    <w:rsid w:val="00F23301"/>
    <w:rsid w:val="00F23EFA"/>
    <w:rsid w:val="00F27B6A"/>
    <w:rsid w:val="00F33B9B"/>
    <w:rsid w:val="00F35373"/>
    <w:rsid w:val="00F35B40"/>
    <w:rsid w:val="00F40395"/>
    <w:rsid w:val="00F41C10"/>
    <w:rsid w:val="00F42B43"/>
    <w:rsid w:val="00F53259"/>
    <w:rsid w:val="00F55C4E"/>
    <w:rsid w:val="00F57145"/>
    <w:rsid w:val="00F60795"/>
    <w:rsid w:val="00F61663"/>
    <w:rsid w:val="00F622AD"/>
    <w:rsid w:val="00F6297A"/>
    <w:rsid w:val="00F7089F"/>
    <w:rsid w:val="00F70B62"/>
    <w:rsid w:val="00F72053"/>
    <w:rsid w:val="00F72ECA"/>
    <w:rsid w:val="00F74C53"/>
    <w:rsid w:val="00F76453"/>
    <w:rsid w:val="00F80FAD"/>
    <w:rsid w:val="00F8711A"/>
    <w:rsid w:val="00F9194A"/>
    <w:rsid w:val="00F9245C"/>
    <w:rsid w:val="00F9376F"/>
    <w:rsid w:val="00F93BB7"/>
    <w:rsid w:val="00F94048"/>
    <w:rsid w:val="00F958D1"/>
    <w:rsid w:val="00F96B44"/>
    <w:rsid w:val="00F97553"/>
    <w:rsid w:val="00FA0114"/>
    <w:rsid w:val="00FA032B"/>
    <w:rsid w:val="00FA5506"/>
    <w:rsid w:val="00FB32EA"/>
    <w:rsid w:val="00FB3EDC"/>
    <w:rsid w:val="00FB474B"/>
    <w:rsid w:val="00FC0263"/>
    <w:rsid w:val="00FC4CE1"/>
    <w:rsid w:val="00FD29AA"/>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245B"/>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011566917">
      <w:bodyDiv w:val="1"/>
      <w:marLeft w:val="0"/>
      <w:marRight w:val="0"/>
      <w:marTop w:val="0"/>
      <w:marBottom w:val="0"/>
      <w:divBdr>
        <w:top w:val="none" w:sz="0" w:space="0" w:color="auto"/>
        <w:left w:val="none" w:sz="0" w:space="0" w:color="auto"/>
        <w:bottom w:val="none" w:sz="0" w:space="0" w:color="auto"/>
        <w:right w:val="none" w:sz="0" w:space="0" w:color="auto"/>
      </w:divBdr>
      <w:divsChild>
        <w:div w:id="680930935">
          <w:marLeft w:val="1800"/>
          <w:marRight w:val="0"/>
          <w:marTop w:val="100"/>
          <w:marBottom w:val="0"/>
          <w:divBdr>
            <w:top w:val="none" w:sz="0" w:space="0" w:color="auto"/>
            <w:left w:val="none" w:sz="0" w:space="0" w:color="auto"/>
            <w:bottom w:val="none" w:sz="0" w:space="0" w:color="auto"/>
            <w:right w:val="none" w:sz="0" w:space="0" w:color="auto"/>
          </w:divBdr>
        </w:div>
        <w:div w:id="108159954">
          <w:marLeft w:val="1800"/>
          <w:marRight w:val="0"/>
          <w:marTop w:val="100"/>
          <w:marBottom w:val="0"/>
          <w:divBdr>
            <w:top w:val="none" w:sz="0" w:space="0" w:color="auto"/>
            <w:left w:val="none" w:sz="0" w:space="0" w:color="auto"/>
            <w:bottom w:val="none" w:sz="0" w:space="0" w:color="auto"/>
            <w:right w:val="none" w:sz="0" w:space="0" w:color="auto"/>
          </w:divBdr>
        </w:div>
        <w:div w:id="1491216200">
          <w:marLeft w:val="1800"/>
          <w:marRight w:val="0"/>
          <w:marTop w:val="100"/>
          <w:marBottom w:val="0"/>
          <w:divBdr>
            <w:top w:val="none" w:sz="0" w:space="0" w:color="auto"/>
            <w:left w:val="none" w:sz="0" w:space="0" w:color="auto"/>
            <w:bottom w:val="none" w:sz="0" w:space="0" w:color="auto"/>
            <w:right w:val="none" w:sz="0" w:space="0" w:color="auto"/>
          </w:divBdr>
        </w:div>
        <w:div w:id="729619206">
          <w:marLeft w:val="1800"/>
          <w:marRight w:val="0"/>
          <w:marTop w:val="100"/>
          <w:marBottom w:val="0"/>
          <w:divBdr>
            <w:top w:val="none" w:sz="0" w:space="0" w:color="auto"/>
            <w:left w:val="none" w:sz="0" w:space="0" w:color="auto"/>
            <w:bottom w:val="none" w:sz="0" w:space="0" w:color="auto"/>
            <w:right w:val="none" w:sz="0" w:space="0" w:color="auto"/>
          </w:divBdr>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8B9369C-B375-40A8-B319-A864160C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1608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2</cp:revision>
  <cp:lastPrinted>2002-04-23T07:10:00Z</cp:lastPrinted>
  <dcterms:created xsi:type="dcterms:W3CDTF">2021-05-11T23:59:00Z</dcterms:created>
  <dcterms:modified xsi:type="dcterms:W3CDTF">2021-05-11T23:59:00Z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